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3E1" w:rsidRDefault="006A33E1" w:rsidP="006A33E1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ED5AF9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ТЕХНОЛОГИЧЕСКАЯ КАРТА УРОКА</w:t>
      </w:r>
    </w:p>
    <w:tbl>
      <w:tblPr>
        <w:tblStyle w:val="a3"/>
        <w:tblW w:w="14709" w:type="dxa"/>
        <w:tblLayout w:type="fixed"/>
        <w:tblLook w:val="04A0"/>
      </w:tblPr>
      <w:tblGrid>
        <w:gridCol w:w="2146"/>
        <w:gridCol w:w="4341"/>
        <w:gridCol w:w="4253"/>
        <w:gridCol w:w="3969"/>
      </w:tblGrid>
      <w:tr w:rsidR="006A33E1" w:rsidRPr="00EA1B39" w:rsidTr="008C1EB6">
        <w:tc>
          <w:tcPr>
            <w:tcW w:w="2146" w:type="dxa"/>
          </w:tcPr>
          <w:p w:rsidR="006A33E1" w:rsidRPr="009B6191" w:rsidRDefault="006A33E1" w:rsidP="006A33E1">
            <w:pPr>
              <w:spacing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1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Предмет:</w:t>
            </w:r>
          </w:p>
        </w:tc>
        <w:tc>
          <w:tcPr>
            <w:tcW w:w="12563" w:type="dxa"/>
            <w:gridSpan w:val="3"/>
          </w:tcPr>
          <w:p w:rsidR="006A33E1" w:rsidRPr="009B6191" w:rsidRDefault="009B6191" w:rsidP="006A33E1">
            <w:pPr>
              <w:spacing w:line="36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B61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</w:t>
            </w:r>
            <w:r w:rsidR="006A33E1" w:rsidRPr="009B61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усский язык</w:t>
            </w:r>
          </w:p>
        </w:tc>
      </w:tr>
      <w:tr w:rsidR="006A33E1" w:rsidRPr="00EA1B39" w:rsidTr="008C1EB6">
        <w:tc>
          <w:tcPr>
            <w:tcW w:w="2146" w:type="dxa"/>
          </w:tcPr>
          <w:p w:rsidR="006A33E1" w:rsidRPr="009B6191" w:rsidRDefault="006A33E1" w:rsidP="006A33E1">
            <w:pPr>
              <w:spacing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1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Класс:</w:t>
            </w:r>
          </w:p>
        </w:tc>
        <w:tc>
          <w:tcPr>
            <w:tcW w:w="12563" w:type="dxa"/>
            <w:gridSpan w:val="3"/>
          </w:tcPr>
          <w:p w:rsidR="006A33E1" w:rsidRPr="009B6191" w:rsidRDefault="006A33E1" w:rsidP="00826A15">
            <w:pPr>
              <w:spacing w:line="36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B61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3 </w:t>
            </w:r>
          </w:p>
        </w:tc>
      </w:tr>
      <w:tr w:rsidR="00303D9E" w:rsidRPr="00EA1B39" w:rsidTr="008C1EB6">
        <w:tc>
          <w:tcPr>
            <w:tcW w:w="2146" w:type="dxa"/>
          </w:tcPr>
          <w:p w:rsidR="00303D9E" w:rsidRPr="009B6191" w:rsidRDefault="00303D9E" w:rsidP="006A33E1">
            <w:pPr>
              <w:spacing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1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проведения:</w:t>
            </w:r>
          </w:p>
        </w:tc>
        <w:tc>
          <w:tcPr>
            <w:tcW w:w="12563" w:type="dxa"/>
            <w:gridSpan w:val="3"/>
          </w:tcPr>
          <w:p w:rsidR="00303D9E" w:rsidRPr="009B6191" w:rsidRDefault="00826A15" w:rsidP="00826A15">
            <w:pPr>
              <w:spacing w:line="36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22</w:t>
            </w:r>
            <w:r w:rsidR="00187F79" w:rsidRPr="009B61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 01. 20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21</w:t>
            </w:r>
            <w:r w:rsidR="00187F79" w:rsidRPr="009B61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г</w:t>
            </w:r>
          </w:p>
        </w:tc>
      </w:tr>
      <w:tr w:rsidR="006A33E1" w:rsidRPr="00EA1B39" w:rsidTr="008C1EB6">
        <w:tc>
          <w:tcPr>
            <w:tcW w:w="2146" w:type="dxa"/>
          </w:tcPr>
          <w:p w:rsidR="006A33E1" w:rsidRPr="009B6191" w:rsidRDefault="006A33E1" w:rsidP="006A33E1">
            <w:pPr>
              <w:spacing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1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УМК:</w:t>
            </w:r>
          </w:p>
        </w:tc>
        <w:tc>
          <w:tcPr>
            <w:tcW w:w="12563" w:type="dxa"/>
            <w:gridSpan w:val="3"/>
          </w:tcPr>
          <w:p w:rsidR="006A33E1" w:rsidRPr="009B6191" w:rsidRDefault="006A33E1" w:rsidP="006A33E1">
            <w:pPr>
              <w:spacing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B61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«Школа России»</w:t>
            </w:r>
          </w:p>
        </w:tc>
      </w:tr>
      <w:tr w:rsidR="006A33E1" w:rsidRPr="00EA1B39" w:rsidTr="008C1EB6">
        <w:tc>
          <w:tcPr>
            <w:tcW w:w="2146" w:type="dxa"/>
          </w:tcPr>
          <w:p w:rsidR="006A33E1" w:rsidRPr="009B6191" w:rsidRDefault="006A33E1" w:rsidP="006A33E1">
            <w:pPr>
              <w:spacing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1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Тема урока:</w:t>
            </w:r>
          </w:p>
        </w:tc>
        <w:tc>
          <w:tcPr>
            <w:tcW w:w="12563" w:type="dxa"/>
            <w:gridSpan w:val="3"/>
          </w:tcPr>
          <w:p w:rsidR="006A33E1" w:rsidRPr="009B6191" w:rsidRDefault="006A33E1" w:rsidP="00C77A3A">
            <w:pPr>
              <w:spacing w:line="36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9B61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Имя существительное </w:t>
            </w:r>
            <w:r w:rsidR="00C77A3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 часть речи.</w:t>
            </w:r>
          </w:p>
        </w:tc>
      </w:tr>
      <w:tr w:rsidR="006A33E1" w:rsidRPr="00EA1B39" w:rsidTr="008C1EB6">
        <w:tc>
          <w:tcPr>
            <w:tcW w:w="2146" w:type="dxa"/>
          </w:tcPr>
          <w:p w:rsidR="006A33E1" w:rsidRPr="009B6191" w:rsidRDefault="006A33E1" w:rsidP="006A33E1">
            <w:pPr>
              <w:spacing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1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Тип урока:</w:t>
            </w:r>
          </w:p>
        </w:tc>
        <w:tc>
          <w:tcPr>
            <w:tcW w:w="12563" w:type="dxa"/>
            <w:gridSpan w:val="3"/>
          </w:tcPr>
          <w:p w:rsidR="006A33E1" w:rsidRPr="009B6191" w:rsidRDefault="009B6191" w:rsidP="009B6191">
            <w:pPr>
              <w:rPr>
                <w:rFonts w:eastAsia="Times New Roman"/>
                <w:sz w:val="24"/>
                <w:szCs w:val="24"/>
              </w:rPr>
            </w:pPr>
            <w:r w:rsidRPr="009B619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6A33E1" w:rsidRPr="009B6191">
              <w:rPr>
                <w:rFonts w:ascii="Times New Roman" w:eastAsia="Times New Roman" w:hAnsi="Times New Roman" w:cs="Times New Roman"/>
                <w:sz w:val="24"/>
                <w:szCs w:val="24"/>
              </w:rPr>
              <w:t>рок изучения новых знаний и первичного закрепления</w:t>
            </w:r>
            <w:r w:rsidR="009464FD" w:rsidRPr="009B61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464FD" w:rsidRPr="009B61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9464FD" w:rsidRPr="00EA1B39" w:rsidTr="008C1EB6">
        <w:tc>
          <w:tcPr>
            <w:tcW w:w="2146" w:type="dxa"/>
          </w:tcPr>
          <w:p w:rsidR="009464FD" w:rsidRPr="009B6191" w:rsidRDefault="009464FD" w:rsidP="006A33E1">
            <w:pPr>
              <w:spacing w:line="36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B619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Цель урока:</w:t>
            </w:r>
            <w:r w:rsidRPr="009B61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63" w:type="dxa"/>
            <w:gridSpan w:val="3"/>
          </w:tcPr>
          <w:p w:rsidR="0006218D" w:rsidRDefault="0006218D" w:rsidP="000621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6218D">
              <w:rPr>
                <w:rFonts w:ascii="Times New Roman" w:hAnsi="Times New Roman" w:cs="Times New Roman"/>
                <w:sz w:val="24"/>
                <w:szCs w:val="24"/>
              </w:rPr>
              <w:t>ать более глубокое представление об имени существительном как части речи; отрабатывать умения находить существительные в тексте; формировать грамматическое понятие «имя существительное»; развивать связную речь учащихся, активизировать словарный запас, орфографическую зоркость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464FD" w:rsidRPr="009B6191" w:rsidRDefault="009464FD" w:rsidP="009B61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A33E1" w:rsidRPr="00EA1B39" w:rsidTr="009B6191">
        <w:tc>
          <w:tcPr>
            <w:tcW w:w="2146" w:type="dxa"/>
            <w:vMerge w:val="restart"/>
          </w:tcPr>
          <w:p w:rsidR="006A33E1" w:rsidRPr="009B6191" w:rsidRDefault="006A33E1" w:rsidP="008C1EB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B6191">
              <w:rPr>
                <w:rFonts w:ascii="Times New Roman" w:hAnsi="Times New Roman"/>
                <w:b/>
                <w:sz w:val="24"/>
                <w:szCs w:val="24"/>
              </w:rPr>
              <w:t>Планируемый результат</w:t>
            </w:r>
          </w:p>
        </w:tc>
        <w:tc>
          <w:tcPr>
            <w:tcW w:w="4341" w:type="dxa"/>
          </w:tcPr>
          <w:p w:rsidR="006A33E1" w:rsidRPr="009B6191" w:rsidRDefault="006A33E1" w:rsidP="007254C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191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4253" w:type="dxa"/>
          </w:tcPr>
          <w:p w:rsidR="006A33E1" w:rsidRPr="009B6191" w:rsidRDefault="006A33E1" w:rsidP="007254C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B6191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3969" w:type="dxa"/>
          </w:tcPr>
          <w:p w:rsidR="006A33E1" w:rsidRPr="009B6191" w:rsidRDefault="006A33E1" w:rsidP="007254C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6191">
              <w:rPr>
                <w:rFonts w:ascii="Times New Roman" w:hAnsi="Times New Roman"/>
                <w:b/>
                <w:sz w:val="24"/>
                <w:szCs w:val="24"/>
              </w:rPr>
              <w:t>Личностные</w:t>
            </w:r>
          </w:p>
        </w:tc>
      </w:tr>
      <w:tr w:rsidR="006A33E1" w:rsidRPr="00EA1B39" w:rsidTr="009B6191">
        <w:tc>
          <w:tcPr>
            <w:tcW w:w="2146" w:type="dxa"/>
            <w:vMerge/>
          </w:tcPr>
          <w:p w:rsidR="006A33E1" w:rsidRPr="009B6191" w:rsidRDefault="006A33E1" w:rsidP="007254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1" w:type="dxa"/>
          </w:tcPr>
          <w:p w:rsidR="008C1EB6" w:rsidRPr="009B6191" w:rsidRDefault="008C1EB6" w:rsidP="00345D99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B61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познакомить с именем существительным, как частью речи </w:t>
            </w:r>
          </w:p>
          <w:p w:rsidR="008C1EB6" w:rsidRPr="009B6191" w:rsidRDefault="008C1EB6" w:rsidP="008C1EB6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B61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наблюдать за значением имён существительных, </w:t>
            </w:r>
          </w:p>
          <w:p w:rsidR="008C1EB6" w:rsidRPr="009B6191" w:rsidRDefault="008C1EB6" w:rsidP="008C1EB6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B61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 классифицировать имена существительные,</w:t>
            </w:r>
          </w:p>
          <w:p w:rsidR="008C1EB6" w:rsidRPr="009B6191" w:rsidRDefault="008C1EB6" w:rsidP="008C1EB6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B61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учить находить признаки имён существительных, </w:t>
            </w:r>
          </w:p>
          <w:p w:rsidR="008C1EB6" w:rsidRPr="009B6191" w:rsidRDefault="008C1EB6" w:rsidP="008C1EB6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B619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применять полученные знания на практике, в самостоятельной работе.</w:t>
            </w:r>
          </w:p>
          <w:p w:rsidR="008C1EB6" w:rsidRPr="009B6191" w:rsidRDefault="008C1EB6" w:rsidP="008C1E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6A33E1" w:rsidRPr="009B6191" w:rsidRDefault="006A33E1" w:rsidP="006A33E1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9B6191">
              <w:rPr>
                <w:rFonts w:ascii="Times New Roman" w:hAnsi="Times New Roman"/>
                <w:sz w:val="24"/>
                <w:szCs w:val="24"/>
              </w:rPr>
              <w:t>Извлекать необходимую информацию;</w:t>
            </w:r>
          </w:p>
          <w:p w:rsidR="006A33E1" w:rsidRPr="009B6191" w:rsidRDefault="006A33E1" w:rsidP="006A33E1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9B6191">
              <w:rPr>
                <w:rFonts w:ascii="Times New Roman" w:hAnsi="Times New Roman"/>
                <w:sz w:val="24"/>
                <w:szCs w:val="24"/>
              </w:rPr>
              <w:t>Делать выводы на основе сравнения и наблюдения;</w:t>
            </w:r>
          </w:p>
          <w:p w:rsidR="006A33E1" w:rsidRPr="009B6191" w:rsidRDefault="006A33E1" w:rsidP="006A33E1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9B6191">
              <w:rPr>
                <w:rFonts w:ascii="Times New Roman" w:hAnsi="Times New Roman"/>
                <w:sz w:val="24"/>
                <w:szCs w:val="24"/>
              </w:rPr>
              <w:t>Проводить самопроверку и самооценку</w:t>
            </w:r>
          </w:p>
          <w:p w:rsidR="006A33E1" w:rsidRPr="009B6191" w:rsidRDefault="006A33E1" w:rsidP="006A33E1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9B6191">
              <w:rPr>
                <w:rFonts w:ascii="Times New Roman" w:hAnsi="Times New Roman"/>
                <w:sz w:val="24"/>
                <w:szCs w:val="24"/>
              </w:rPr>
              <w:t>Самостоятельное выделение и формулирование познавательной цели</w:t>
            </w:r>
          </w:p>
          <w:p w:rsidR="006A33E1" w:rsidRPr="009B6191" w:rsidRDefault="006A33E1" w:rsidP="006A33E1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9B6191">
              <w:rPr>
                <w:rFonts w:ascii="Times New Roman" w:hAnsi="Times New Roman"/>
                <w:sz w:val="24"/>
                <w:szCs w:val="24"/>
              </w:rPr>
              <w:t>Структурирование знаний; осознанное и произвольное построение речевого высказывания в устной речи</w:t>
            </w:r>
          </w:p>
          <w:p w:rsidR="006A33E1" w:rsidRPr="009B6191" w:rsidRDefault="006A33E1" w:rsidP="006A33E1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9B6191">
              <w:rPr>
                <w:rFonts w:ascii="Times New Roman" w:hAnsi="Times New Roman"/>
                <w:sz w:val="24"/>
                <w:szCs w:val="24"/>
              </w:rPr>
              <w:t xml:space="preserve">Постановка учебной задачи на основе соотнесения того, что уже известно и усвоено обучающимися и того, что ещё неизвестно; сличение способа </w:t>
            </w:r>
            <w:r w:rsidRPr="009B6191">
              <w:rPr>
                <w:rFonts w:ascii="Times New Roman" w:hAnsi="Times New Roman"/>
                <w:sz w:val="24"/>
                <w:szCs w:val="24"/>
              </w:rPr>
              <w:lastRenderedPageBreak/>
              <w:t>действия и его результата с заданным эталоном;</w:t>
            </w:r>
          </w:p>
          <w:p w:rsidR="006A33E1" w:rsidRPr="009B6191" w:rsidRDefault="006A33E1" w:rsidP="006A33E1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9B6191">
              <w:rPr>
                <w:rFonts w:ascii="Times New Roman" w:hAnsi="Times New Roman"/>
                <w:sz w:val="24"/>
                <w:szCs w:val="24"/>
              </w:rPr>
              <w:t>Умение с достаточной полнотой и точностью выражать свои мысли в соответствии с задачами и условиями коммуникации.</w:t>
            </w:r>
          </w:p>
        </w:tc>
        <w:tc>
          <w:tcPr>
            <w:tcW w:w="3969" w:type="dxa"/>
          </w:tcPr>
          <w:p w:rsidR="008C1EB6" w:rsidRPr="009B6191" w:rsidRDefault="008C1EB6" w:rsidP="008C1EB6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9B619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Уметь проводить самооценку на основе критерия успешности учебной деятельности.</w:t>
            </w:r>
          </w:p>
          <w:p w:rsidR="006A33E1" w:rsidRPr="009B6191" w:rsidRDefault="006A33E1" w:rsidP="008C1EB6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9B6191">
              <w:rPr>
                <w:rFonts w:ascii="Times New Roman" w:hAnsi="Times New Roman"/>
                <w:sz w:val="24"/>
                <w:szCs w:val="24"/>
              </w:rPr>
              <w:t>Понимать и сохранять в памяти учебную задачу урока;</w:t>
            </w:r>
          </w:p>
          <w:p w:rsidR="006A33E1" w:rsidRPr="009B6191" w:rsidRDefault="006A33E1" w:rsidP="008C1EB6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9B6191">
              <w:rPr>
                <w:rFonts w:ascii="Times New Roman" w:hAnsi="Times New Roman"/>
                <w:sz w:val="24"/>
                <w:szCs w:val="24"/>
              </w:rPr>
              <w:t>Осознавать личную ответственность за получение знаний, за правильный выбор.</w:t>
            </w:r>
          </w:p>
          <w:p w:rsidR="006A33E1" w:rsidRPr="009B6191" w:rsidRDefault="006A33E1" w:rsidP="008C1EB6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9B6191">
              <w:rPr>
                <w:rFonts w:ascii="Times New Roman" w:hAnsi="Times New Roman"/>
                <w:sz w:val="24"/>
                <w:szCs w:val="24"/>
              </w:rPr>
              <w:t>Формирование ценностных ориентиров и смыслов учебной деятельности на основе развития познавательных интересов, учебных мотивов.</w:t>
            </w:r>
          </w:p>
          <w:p w:rsidR="008C1EB6" w:rsidRPr="009B6191" w:rsidRDefault="008C1EB6" w:rsidP="008C1EB6">
            <w:pPr>
              <w:ind w:firstLine="426"/>
              <w:rPr>
                <w:rFonts w:eastAsia="Times New Roman"/>
                <w:sz w:val="24"/>
                <w:szCs w:val="24"/>
              </w:rPr>
            </w:pPr>
          </w:p>
          <w:p w:rsidR="008C1EB6" w:rsidRPr="009B6191" w:rsidRDefault="008C1EB6" w:rsidP="008C1EB6">
            <w:pPr>
              <w:ind w:firstLine="426"/>
              <w:rPr>
                <w:rFonts w:eastAsia="Times New Roman"/>
                <w:sz w:val="24"/>
                <w:szCs w:val="24"/>
              </w:rPr>
            </w:pPr>
          </w:p>
          <w:p w:rsidR="008C1EB6" w:rsidRPr="009B6191" w:rsidRDefault="008C1EB6" w:rsidP="008C1EB6">
            <w:pPr>
              <w:ind w:firstLine="426"/>
              <w:rPr>
                <w:rFonts w:eastAsia="Times New Roman"/>
                <w:sz w:val="24"/>
                <w:szCs w:val="24"/>
              </w:rPr>
            </w:pPr>
          </w:p>
          <w:p w:rsidR="008C1EB6" w:rsidRPr="009B6191" w:rsidRDefault="008C1EB6" w:rsidP="008C1EB6">
            <w:pPr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4FD" w:rsidRPr="00EA1B39" w:rsidTr="007254C9">
        <w:tc>
          <w:tcPr>
            <w:tcW w:w="2146" w:type="dxa"/>
          </w:tcPr>
          <w:p w:rsidR="009464FD" w:rsidRPr="002A752D" w:rsidRDefault="0006218D" w:rsidP="009464F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2563" w:type="dxa"/>
            <w:gridSpan w:val="3"/>
          </w:tcPr>
          <w:p w:rsidR="0006218D" w:rsidRPr="00EA1B39" w:rsidRDefault="009464FD" w:rsidP="0006218D">
            <w:pPr>
              <w:pStyle w:val="a5"/>
              <w:spacing w:before="0" w:beforeAutospacing="0" w:after="0" w:afterAutospacing="0"/>
            </w:pPr>
            <w:r w:rsidRPr="002A752D">
              <w:t>.</w:t>
            </w:r>
            <w:r w:rsidR="0006218D" w:rsidRPr="00EA1B39">
              <w:rPr>
                <w:b/>
              </w:rPr>
              <w:t xml:space="preserve"> 1.</w:t>
            </w:r>
            <w:r w:rsidR="0006218D">
              <w:t>Компьютер</w:t>
            </w:r>
            <w:r w:rsidR="0006218D" w:rsidRPr="00EA1B39">
              <w:t>, мультимедийный проектор, интерактивная доска, программное обеспечение системы контроля и мониторинга качества знаний;</w:t>
            </w:r>
          </w:p>
          <w:p w:rsidR="0006218D" w:rsidRPr="000328C5" w:rsidRDefault="0006218D" w:rsidP="0006218D">
            <w:pPr>
              <w:pStyle w:val="a5"/>
              <w:spacing w:before="0" w:beforeAutospacing="0" w:after="0" w:afterAutospacing="0"/>
            </w:pPr>
            <w:r w:rsidRPr="000328C5">
              <w:rPr>
                <w:rFonts w:eastAsia="Calibri"/>
                <w:b/>
                <w:lang w:eastAsia="en-US"/>
              </w:rPr>
              <w:t xml:space="preserve">2. </w:t>
            </w:r>
            <w:r w:rsidRPr="000328C5">
              <w:t>Презентация по теме урока, выполненная учителем.</w:t>
            </w:r>
          </w:p>
          <w:p w:rsidR="0006218D" w:rsidRPr="00EA1B39" w:rsidRDefault="0006218D" w:rsidP="0006218D">
            <w:pPr>
              <w:pStyle w:val="a5"/>
              <w:spacing w:before="0" w:beforeAutospacing="0" w:after="0" w:afterAutospacing="0"/>
            </w:pPr>
            <w:r w:rsidRPr="00EA1B39">
              <w:rPr>
                <w:b/>
              </w:rPr>
              <w:t>3.</w:t>
            </w:r>
            <w:r w:rsidRPr="00EA1B39">
              <w:t>Карточки для дифференцированной работы.</w:t>
            </w:r>
          </w:p>
          <w:p w:rsidR="0006218D" w:rsidRDefault="0006218D" w:rsidP="0006218D">
            <w:pPr>
              <w:rPr>
                <w:rFonts w:ascii="Times New Roman" w:hAnsi="Times New Roman"/>
                <w:sz w:val="24"/>
                <w:szCs w:val="24"/>
              </w:rPr>
            </w:pPr>
            <w:r w:rsidRPr="00EA1B3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EA1B39">
              <w:rPr>
                <w:rFonts w:ascii="Times New Roman" w:hAnsi="Times New Roman"/>
                <w:sz w:val="24"/>
                <w:szCs w:val="24"/>
              </w:rPr>
              <w:t xml:space="preserve">.Учебник «Русский язык», </w:t>
            </w:r>
            <w:proofErr w:type="spellStart"/>
            <w:r w:rsidRPr="00EA1B39">
              <w:rPr>
                <w:rFonts w:ascii="Times New Roman" w:hAnsi="Times New Roman"/>
                <w:sz w:val="24"/>
                <w:szCs w:val="24"/>
              </w:rPr>
              <w:t>В.П.Канакина</w:t>
            </w:r>
            <w:proofErr w:type="spellEnd"/>
            <w:r w:rsidRPr="00EA1B39">
              <w:rPr>
                <w:rFonts w:ascii="Times New Roman" w:hAnsi="Times New Roman"/>
                <w:sz w:val="24"/>
                <w:szCs w:val="24"/>
              </w:rPr>
              <w:t>, В.Г.Горецкий, Москва «Просвещение», 2013 год.</w:t>
            </w:r>
          </w:p>
          <w:p w:rsidR="0006218D" w:rsidRDefault="0006218D" w:rsidP="00062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920F49">
              <w:rPr>
                <w:rFonts w:ascii="Times New Roman" w:hAnsi="Times New Roman"/>
                <w:sz w:val="24"/>
                <w:szCs w:val="24"/>
              </w:rPr>
              <w:t>.</w:t>
            </w: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зображение дома с фундаментом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доске и у каждого ребенка</w:t>
            </w: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; 4 этажа с фундаментом и крышей для постройки дома имени существительного; </w:t>
            </w:r>
          </w:p>
          <w:p w:rsidR="009464FD" w:rsidRDefault="0006218D" w:rsidP="0006218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A1B3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t xml:space="preserve"> </w:t>
            </w:r>
            <w:hyperlink r:id="rId6" w:history="1">
              <w:r w:rsidR="007B65B8" w:rsidRPr="00201038">
                <w:rPr>
                  <w:rStyle w:val="aa"/>
                  <w:rFonts w:ascii="Times New Roman" w:hAnsi="Times New Roman"/>
                  <w:b/>
                  <w:sz w:val="24"/>
                  <w:szCs w:val="24"/>
                </w:rPr>
                <w:t>https://infourok.ru/prezentaciya-po-propisi-pismennie-bukvi-1857838.html</w:t>
              </w:r>
            </w:hyperlink>
          </w:p>
          <w:p w:rsidR="007B65B8" w:rsidRDefault="007B65B8" w:rsidP="0006218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B65B8" w:rsidRDefault="007B65B8" w:rsidP="0006218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B65B8" w:rsidRDefault="007B65B8" w:rsidP="007B65B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A1B3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Ход урока</w:t>
            </w:r>
          </w:p>
          <w:p w:rsidR="007B65B8" w:rsidRPr="002A752D" w:rsidRDefault="007B65B8" w:rsidP="000621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3685"/>
        <w:gridCol w:w="3686"/>
        <w:gridCol w:w="4677"/>
      </w:tblGrid>
      <w:tr w:rsidR="000E3D59" w:rsidRPr="00EA1B39" w:rsidTr="004C5449">
        <w:tc>
          <w:tcPr>
            <w:tcW w:w="2802" w:type="dxa"/>
            <w:shd w:val="clear" w:color="auto" w:fill="auto"/>
          </w:tcPr>
          <w:p w:rsidR="000E3D59" w:rsidRPr="00EA1B39" w:rsidRDefault="004C5449" w:rsidP="007254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1B39">
              <w:rPr>
                <w:rFonts w:ascii="Times New Roman" w:eastAsia="Times New Roman" w:hAnsi="Times New Roman"/>
                <w:b/>
                <w:sz w:val="24"/>
                <w:szCs w:val="24"/>
              </w:rPr>
              <w:t>Э</w:t>
            </w:r>
            <w:r w:rsidR="000E3D59" w:rsidRPr="00EA1B39">
              <w:rPr>
                <w:rFonts w:ascii="Times New Roman" w:eastAsia="Times New Roman" w:hAnsi="Times New Roman"/>
                <w:b/>
                <w:sz w:val="24"/>
                <w:szCs w:val="24"/>
              </w:rPr>
              <w:t>тап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ы урока</w:t>
            </w:r>
          </w:p>
        </w:tc>
        <w:tc>
          <w:tcPr>
            <w:tcW w:w="3685" w:type="dxa"/>
            <w:shd w:val="clear" w:color="auto" w:fill="auto"/>
          </w:tcPr>
          <w:p w:rsidR="000E3D59" w:rsidRPr="00EA1B39" w:rsidRDefault="000E3D59" w:rsidP="007254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1B39">
              <w:rPr>
                <w:rFonts w:ascii="Times New Roman" w:eastAsia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686" w:type="dxa"/>
            <w:shd w:val="clear" w:color="auto" w:fill="auto"/>
          </w:tcPr>
          <w:p w:rsidR="000E3D59" w:rsidRPr="00EA1B39" w:rsidRDefault="000E3D59" w:rsidP="007254C9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1B39">
              <w:rPr>
                <w:rFonts w:ascii="Times New Roman" w:eastAsia="Times New Roman" w:hAnsi="Times New Roman"/>
                <w:b/>
                <w:sz w:val="24"/>
                <w:szCs w:val="24"/>
              </w:rPr>
              <w:t>Деятельность обучающихся</w:t>
            </w:r>
          </w:p>
          <w:p w:rsidR="000E3D59" w:rsidRPr="00EA1B39" w:rsidRDefault="000E3D59" w:rsidP="007254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0E3D59" w:rsidRPr="00EA1B39" w:rsidRDefault="000E3D59" w:rsidP="007254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1B39">
              <w:rPr>
                <w:rFonts w:ascii="Times New Roman" w:hAnsi="Times New Roman"/>
                <w:b/>
                <w:sz w:val="24"/>
                <w:szCs w:val="24"/>
              </w:rPr>
              <w:t xml:space="preserve">Формируемые УУД </w:t>
            </w:r>
          </w:p>
        </w:tc>
      </w:tr>
      <w:tr w:rsidR="000E3D59" w:rsidRPr="00EA1B39" w:rsidTr="004C5449">
        <w:tc>
          <w:tcPr>
            <w:tcW w:w="2802" w:type="dxa"/>
            <w:shd w:val="clear" w:color="auto" w:fill="auto"/>
          </w:tcPr>
          <w:p w:rsidR="004C5449" w:rsidRPr="00EA1B39" w:rsidRDefault="0006218D" w:rsidP="004C544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4C5449" w:rsidRPr="00EA1B39">
              <w:rPr>
                <w:rFonts w:ascii="Times New Roman" w:hAnsi="Times New Roman"/>
                <w:b/>
                <w:sz w:val="24"/>
                <w:szCs w:val="24"/>
              </w:rPr>
              <w:t>Организационный момент.</w:t>
            </w:r>
          </w:p>
          <w:p w:rsidR="004C5449" w:rsidRDefault="004C5449" w:rsidP="007739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5449" w:rsidRDefault="004C5449" w:rsidP="007739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3D59" w:rsidRPr="00EA1B39" w:rsidRDefault="000E3D59" w:rsidP="007739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3D59" w:rsidRPr="00EA1B39" w:rsidRDefault="000E3D59" w:rsidP="007739D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E3D59" w:rsidRPr="00EA1B39" w:rsidRDefault="000E3D59" w:rsidP="007739D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8213B6" w:rsidRPr="00EA1B39" w:rsidRDefault="008213B6" w:rsidP="007739D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8213B6" w:rsidRPr="00EA1B39" w:rsidRDefault="008213B6" w:rsidP="007739D5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0E3D59" w:rsidRPr="00EA1B39" w:rsidRDefault="000E3D59" w:rsidP="00773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A1B39">
              <w:rPr>
                <w:rFonts w:ascii="Times New Roman" w:hAnsi="Times New Roman"/>
                <w:bCs/>
                <w:sz w:val="24"/>
                <w:szCs w:val="24"/>
              </w:rPr>
              <w:t>Приветствие.</w:t>
            </w:r>
          </w:p>
          <w:p w:rsidR="000E3D59" w:rsidRPr="00EA1B39" w:rsidRDefault="000E3D59" w:rsidP="00773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A1B39">
              <w:rPr>
                <w:rFonts w:ascii="Times New Roman" w:hAnsi="Times New Roman"/>
                <w:bCs/>
                <w:sz w:val="24"/>
                <w:szCs w:val="24"/>
              </w:rPr>
              <w:t>Проверка готовности к уроку.</w:t>
            </w:r>
          </w:p>
          <w:p w:rsidR="002E481D" w:rsidRPr="00187F79" w:rsidRDefault="002E481D" w:rsidP="00773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F7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Проверь, дружок,</w:t>
            </w:r>
            <w:r w:rsidRPr="00187F7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Готов ли ты начать урок?</w:t>
            </w:r>
            <w:r w:rsidRPr="00187F7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Всё ль в порядке</w:t>
            </w:r>
            <w:r w:rsidRPr="00187F7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Книжка, ручка и тетрадка?</w:t>
            </w:r>
            <w:r w:rsidRPr="00187F7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Проверили? Садитесь!</w:t>
            </w:r>
            <w:r w:rsidRPr="00187F7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 усердием трудитесь</w:t>
            </w:r>
          </w:p>
          <w:p w:rsidR="000E3D59" w:rsidRPr="00EA1B39" w:rsidRDefault="002E481D" w:rsidP="007739D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87F79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Прозвенел уже звонок,</w:t>
            </w:r>
            <w:r w:rsidRPr="00187F7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Начинается урок.</w:t>
            </w:r>
            <w:r w:rsidRPr="00187F7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Предлагаю улыбнуться</w:t>
            </w:r>
            <w:r w:rsidRPr="00187F7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в работу окунуться.</w:t>
            </w:r>
          </w:p>
        </w:tc>
        <w:tc>
          <w:tcPr>
            <w:tcW w:w="3686" w:type="dxa"/>
            <w:shd w:val="clear" w:color="auto" w:fill="auto"/>
          </w:tcPr>
          <w:p w:rsidR="000E3D59" w:rsidRPr="00EA1B39" w:rsidRDefault="000E3D59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B39">
              <w:rPr>
                <w:rFonts w:ascii="Times New Roman" w:hAnsi="Times New Roman"/>
                <w:sz w:val="24"/>
                <w:szCs w:val="24"/>
              </w:rPr>
              <w:t xml:space="preserve">Приветствуют учителя. </w:t>
            </w:r>
          </w:p>
          <w:p w:rsidR="000E3D59" w:rsidRPr="00EA1B39" w:rsidRDefault="000E3D59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3D59" w:rsidRPr="00EA1B39" w:rsidRDefault="000E3D59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E3D59" w:rsidRPr="00EA1B39" w:rsidRDefault="000E3D59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A1B39">
              <w:rPr>
                <w:rFonts w:ascii="Times New Roman" w:hAnsi="Times New Roman"/>
                <w:sz w:val="24"/>
                <w:szCs w:val="24"/>
              </w:rPr>
              <w:t>Организуют своё рабочее место, проверяют наличие необходимых учебных принадлежностей</w:t>
            </w:r>
          </w:p>
        </w:tc>
        <w:tc>
          <w:tcPr>
            <w:tcW w:w="4677" w:type="dxa"/>
          </w:tcPr>
          <w:p w:rsidR="000E3D59" w:rsidRPr="00EA1B39" w:rsidRDefault="000E3D59" w:rsidP="007739D5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A1B3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EA1B3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(УУД</w:t>
            </w:r>
            <w:r w:rsidRPr="00EA1B39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  <w:p w:rsidR="000E3D59" w:rsidRPr="00EA1B39" w:rsidRDefault="000E3D59" w:rsidP="007739D5">
            <w:pPr>
              <w:pStyle w:val="a6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A1B3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регулятивные:</w:t>
            </w:r>
          </w:p>
          <w:p w:rsidR="000E3D59" w:rsidRPr="00EA1B39" w:rsidRDefault="000E3D59" w:rsidP="007739D5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1B39">
              <w:rPr>
                <w:rFonts w:ascii="Times New Roman" w:hAnsi="Times New Roman"/>
                <w:sz w:val="24"/>
                <w:szCs w:val="24"/>
                <w:lang w:eastAsia="ru-RU"/>
              </w:rPr>
              <w:t>-осуществлять самоконтроль;</w:t>
            </w:r>
          </w:p>
          <w:p w:rsidR="000E3D59" w:rsidRPr="00EA1B39" w:rsidRDefault="000E3D59" w:rsidP="007739D5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1B39">
              <w:rPr>
                <w:rFonts w:ascii="Times New Roman" w:hAnsi="Times New Roman"/>
                <w:sz w:val="24"/>
                <w:szCs w:val="24"/>
                <w:lang w:eastAsia="ru-RU"/>
              </w:rPr>
              <w:t>- овладевать умением прогнозировать;</w:t>
            </w:r>
          </w:p>
          <w:p w:rsidR="000E3D59" w:rsidRPr="00EA1B39" w:rsidRDefault="000E3D59" w:rsidP="007739D5">
            <w:pPr>
              <w:pStyle w:val="a6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A1B3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коммуникативные:</w:t>
            </w:r>
          </w:p>
          <w:p w:rsidR="000E3D59" w:rsidRPr="00EA1B39" w:rsidRDefault="000E3D59" w:rsidP="007739D5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1B3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- </w:t>
            </w:r>
            <w:r w:rsidRPr="00EA1B39">
              <w:rPr>
                <w:rFonts w:ascii="Times New Roman" w:hAnsi="Times New Roman"/>
                <w:sz w:val="24"/>
                <w:szCs w:val="24"/>
                <w:lang w:eastAsia="ru-RU"/>
              </w:rPr>
              <w:t>слушать и понимать речь других;</w:t>
            </w:r>
          </w:p>
          <w:p w:rsidR="000E3D59" w:rsidRPr="00EA1B39" w:rsidRDefault="000E3D59" w:rsidP="007739D5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1B3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- </w:t>
            </w:r>
            <w:r w:rsidRPr="00EA1B39">
              <w:rPr>
                <w:rFonts w:ascii="Times New Roman" w:hAnsi="Times New Roman"/>
                <w:sz w:val="24"/>
                <w:szCs w:val="24"/>
                <w:lang w:eastAsia="ru-RU"/>
              </w:rPr>
              <w:t>уметь с достаточной полнотой и точностью выражать свои мысли;</w:t>
            </w:r>
          </w:p>
          <w:p w:rsidR="000E3D59" w:rsidRPr="00EA1B39" w:rsidRDefault="000E3D59" w:rsidP="007739D5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A1B39">
              <w:rPr>
                <w:rFonts w:ascii="Times New Roman" w:hAnsi="Times New Roman"/>
                <w:sz w:val="24"/>
                <w:szCs w:val="24"/>
                <w:lang w:eastAsia="ru-RU"/>
              </w:rPr>
              <w:t>- владеть  диалогической формой речи в соответствии с грамматическими и синтаксическими нормами родного языка;</w:t>
            </w:r>
          </w:p>
          <w:p w:rsidR="000E3D59" w:rsidRPr="00EA1B39" w:rsidRDefault="000E3D59" w:rsidP="007739D5">
            <w:pPr>
              <w:pStyle w:val="a6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A1B3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личностные</w:t>
            </w:r>
            <w:r w:rsidRPr="00EA1B39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0E3D59" w:rsidRPr="00EA1B39" w:rsidRDefault="000E3D59" w:rsidP="007739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B3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r w:rsidRPr="00EA1B39">
              <w:rPr>
                <w:rStyle w:val="apple-converted-space"/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r w:rsidRPr="00EA1B39">
              <w:rPr>
                <w:rStyle w:val="c3"/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выражать положительное отношение к </w:t>
            </w:r>
            <w:r w:rsidRPr="00EA1B39">
              <w:rPr>
                <w:rStyle w:val="c3"/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lastRenderedPageBreak/>
              <w:t>процессу познания, проявлять внимание</w:t>
            </w:r>
            <w:r w:rsidR="00F15E99" w:rsidRPr="00EA1B39">
              <w:rPr>
                <w:rStyle w:val="c3"/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>.</w:t>
            </w:r>
          </w:p>
          <w:p w:rsidR="000E3D59" w:rsidRPr="00EA1B39" w:rsidRDefault="000E3D59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06218D" w:rsidRDefault="0006218D" w:rsidP="004C5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218D" w:rsidRDefault="0006218D" w:rsidP="004C54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6218D" w:rsidRPr="000328C5" w:rsidRDefault="0006218D" w:rsidP="004C54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3685"/>
        <w:gridCol w:w="3686"/>
        <w:gridCol w:w="4677"/>
      </w:tblGrid>
      <w:tr w:rsidR="008213B6" w:rsidRPr="00EA1B39" w:rsidTr="007254C9">
        <w:tc>
          <w:tcPr>
            <w:tcW w:w="2802" w:type="dxa"/>
            <w:shd w:val="clear" w:color="auto" w:fill="auto"/>
          </w:tcPr>
          <w:p w:rsidR="008213B6" w:rsidRPr="00EA1B39" w:rsidRDefault="0006218D" w:rsidP="007739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3685" w:type="dxa"/>
            <w:shd w:val="clear" w:color="auto" w:fill="auto"/>
          </w:tcPr>
          <w:p w:rsidR="008213B6" w:rsidRPr="00EA1B39" w:rsidRDefault="0006218D" w:rsidP="007739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686" w:type="dxa"/>
            <w:shd w:val="clear" w:color="auto" w:fill="auto"/>
          </w:tcPr>
          <w:p w:rsidR="0006218D" w:rsidRPr="00920F49" w:rsidRDefault="0006218D" w:rsidP="0006218D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  <w:p w:rsidR="008213B6" w:rsidRPr="00EA1B39" w:rsidRDefault="008213B6" w:rsidP="004C5449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8213B6" w:rsidRPr="00EA1B39" w:rsidRDefault="0006218D" w:rsidP="007739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8213B6" w:rsidRPr="00920F49" w:rsidTr="007254C9">
        <w:tc>
          <w:tcPr>
            <w:tcW w:w="2802" w:type="dxa"/>
            <w:shd w:val="clear" w:color="auto" w:fill="auto"/>
          </w:tcPr>
          <w:p w:rsidR="0006218D" w:rsidRDefault="007B65B8" w:rsidP="000621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0621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4C5449" w:rsidRPr="00920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Актулизация знаний</w:t>
            </w:r>
          </w:p>
          <w:p w:rsidR="0006218D" w:rsidRPr="0006218D" w:rsidRDefault="0006218D" w:rsidP="0006218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6218D">
              <w:rPr>
                <w:rFonts w:ascii="Times New Roman" w:hAnsi="Times New Roman" w:cs="Times New Roman"/>
                <w:sz w:val="24"/>
                <w:szCs w:val="24"/>
              </w:rPr>
              <w:t>Чистописание.</w:t>
            </w:r>
          </w:p>
          <w:p w:rsidR="00F15E99" w:rsidRPr="00920F49" w:rsidRDefault="00F15E9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25B89" w:rsidRPr="00920F49" w:rsidRDefault="00225B8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F15E99" w:rsidRPr="00920F49" w:rsidRDefault="00F15E9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5E99" w:rsidRPr="00920F49" w:rsidRDefault="00F15E9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5E99" w:rsidRPr="00920F49" w:rsidRDefault="00F15E9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5E99" w:rsidRPr="00920F49" w:rsidRDefault="00F15E9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5E99" w:rsidRPr="00920F49" w:rsidRDefault="00F15E9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5E99" w:rsidRPr="00920F49" w:rsidRDefault="00F15E9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5E99" w:rsidRPr="00920F49" w:rsidRDefault="00F15E9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5E99" w:rsidRPr="00920F49" w:rsidRDefault="00F15E9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9C35E6" w:rsidRPr="00920F49" w:rsidRDefault="009C35E6" w:rsidP="009C35E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 доске: </w:t>
            </w: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М..</w:t>
            </w:r>
            <w:proofErr w:type="spellStart"/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рковь</w:t>
            </w:r>
            <w:proofErr w:type="spellEnd"/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, в..робей, дев..</w:t>
            </w:r>
            <w:proofErr w:type="spellStart"/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чка</w:t>
            </w:r>
            <w:proofErr w:type="spellEnd"/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, к..</w:t>
            </w:r>
            <w:proofErr w:type="spellStart"/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ньки</w:t>
            </w:r>
            <w:proofErr w:type="spellEnd"/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 , к..</w:t>
            </w:r>
            <w:proofErr w:type="spellStart"/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рабль</w:t>
            </w:r>
            <w:proofErr w:type="spellEnd"/>
            <w:r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,, собака, горох, ,.голубой </w:t>
            </w:r>
          </w:p>
          <w:p w:rsidR="009C35E6" w:rsidRPr="00920F49" w:rsidRDefault="009C35E6" w:rsidP="009C35E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- Прочитайте слова </w:t>
            </w:r>
          </w:p>
          <w:p w:rsidR="009C35E6" w:rsidRPr="00920F49" w:rsidRDefault="009C35E6" w:rsidP="009C35E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-Какая буква пропущена в словах? </w:t>
            </w:r>
          </w:p>
          <w:p w:rsidR="009C35E6" w:rsidRPr="00920F49" w:rsidRDefault="009C35E6" w:rsidP="009C35E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-Какая орфограмма</w:t>
            </w:r>
            <w:proofErr w:type="gramStart"/>
            <w:r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4890" w:rsidRPr="00920F4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?</w:t>
            </w:r>
            <w:proofErr w:type="gramEnd"/>
          </w:p>
          <w:p w:rsidR="00C77A3A" w:rsidRPr="00920F49" w:rsidRDefault="009C35E6" w:rsidP="009C35E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-Можем мы проверить безударный гласный «о» в этих слов</w:t>
            </w:r>
            <w:r w:rsidR="005E3CD5"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ах? </w:t>
            </w:r>
          </w:p>
          <w:p w:rsidR="009C35E6" w:rsidRPr="00920F49" w:rsidRDefault="005E3CD5" w:rsidP="009C35E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Как называются такие слова? </w:t>
            </w:r>
            <w:r w:rsidR="009C35E6" w:rsidRPr="00920F49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Start"/>
            <w:r w:rsidR="009C35E6" w:rsidRPr="00920F49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9C35E6" w:rsidRPr="00920F49" w:rsidRDefault="009C35E6" w:rsidP="009C35E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-Кто </w:t>
            </w:r>
            <w:r w:rsidR="005E3CD5" w:rsidRPr="00920F49">
              <w:rPr>
                <w:rFonts w:ascii="Times New Roman" w:hAnsi="Times New Roman" w:cs="Times New Roman"/>
                <w:sz w:val="24"/>
                <w:szCs w:val="24"/>
              </w:rPr>
              <w:t>дога</w:t>
            </w: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дался  какую букву будем пр</w:t>
            </w:r>
            <w:r w:rsidR="005E3CD5" w:rsidRPr="00920F49">
              <w:rPr>
                <w:rFonts w:ascii="Times New Roman" w:hAnsi="Times New Roman" w:cs="Times New Roman"/>
                <w:sz w:val="24"/>
                <w:szCs w:val="24"/>
              </w:rPr>
              <w:t>описывать на минутке  чистописании</w:t>
            </w:r>
            <w:proofErr w:type="gramStart"/>
            <w:r w:rsidR="005E3CD5"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  <w:p w:rsidR="00EA1B39" w:rsidRPr="00920F49" w:rsidRDefault="009C35E6" w:rsidP="004C5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-Пропишите строчную </w:t>
            </w:r>
            <w:r w:rsidR="005E3CD5"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и заглавную </w:t>
            </w: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букву о.(слайд</w:t>
            </w:r>
            <w:r w:rsidR="007B65B8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20F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давайте вспомним как правильно писать эту букву.</w:t>
            </w:r>
          </w:p>
        </w:tc>
        <w:tc>
          <w:tcPr>
            <w:tcW w:w="3686" w:type="dxa"/>
            <w:shd w:val="clear" w:color="auto" w:fill="auto"/>
          </w:tcPr>
          <w:p w:rsidR="008213B6" w:rsidRPr="00920F49" w:rsidRDefault="009C35E6" w:rsidP="007739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Записывают число, классная работа.</w:t>
            </w:r>
          </w:p>
          <w:p w:rsidR="008213B6" w:rsidRPr="00920F49" w:rsidRDefault="009B6191" w:rsidP="007739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учителя.</w:t>
            </w:r>
          </w:p>
          <w:p w:rsidR="00877954" w:rsidRPr="00920F49" w:rsidRDefault="00877954" w:rsidP="007739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4" w:rsidRPr="00920F49" w:rsidRDefault="00877954" w:rsidP="007739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954" w:rsidRPr="00920F49" w:rsidRDefault="005E3CD5" w:rsidP="007739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Буква (О)</w:t>
            </w:r>
          </w:p>
          <w:p w:rsidR="009C35E6" w:rsidRPr="00920F49" w:rsidRDefault="009C35E6" w:rsidP="007739D5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5E3CD5" w:rsidRPr="00920F49" w:rsidRDefault="005E3CD5" w:rsidP="007739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C35E6" w:rsidRPr="00920F49">
              <w:rPr>
                <w:rFonts w:ascii="Times New Roman" w:hAnsi="Times New Roman" w:cs="Times New Roman"/>
                <w:sz w:val="24"/>
                <w:szCs w:val="24"/>
              </w:rPr>
              <w:t>епровер</w:t>
            </w: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яемая</w:t>
            </w:r>
            <w:r w:rsidR="009C35E6"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 гласная</w:t>
            </w: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 в корне.</w:t>
            </w:r>
          </w:p>
          <w:p w:rsidR="009C35E6" w:rsidRPr="00920F49" w:rsidRDefault="005E3CD5" w:rsidP="007739D5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Проверить нельзя</w:t>
            </w:r>
            <w:proofErr w:type="gramStart"/>
            <w:r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35E6" w:rsidRPr="00920F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9C35E6" w:rsidRPr="00920F49">
              <w:rPr>
                <w:rFonts w:ascii="Times New Roman" w:hAnsi="Times New Roman" w:cs="Times New Roman"/>
                <w:sz w:val="24"/>
                <w:szCs w:val="24"/>
              </w:rPr>
              <w:t>надо запомнить</w:t>
            </w:r>
          </w:p>
          <w:p w:rsidR="009C35E6" w:rsidRPr="00920F49" w:rsidRDefault="005E3CD5" w:rsidP="007739D5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Словарные</w:t>
            </w:r>
          </w:p>
          <w:p w:rsidR="009C35E6" w:rsidRPr="00920F49" w:rsidRDefault="009C35E6" w:rsidP="007739D5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C35E6" w:rsidRPr="00920F49" w:rsidRDefault="005E3CD5" w:rsidP="007739D5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b/>
                <w:sz w:val="24"/>
                <w:szCs w:val="24"/>
              </w:rPr>
              <w:t>(о)</w:t>
            </w:r>
          </w:p>
          <w:p w:rsidR="005E3CD5" w:rsidRPr="00920F49" w:rsidRDefault="005E3CD5" w:rsidP="007739D5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5E3CD5" w:rsidRPr="00920F49" w:rsidRDefault="005E3CD5" w:rsidP="007739D5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8213B6" w:rsidRPr="00920F49" w:rsidRDefault="008213B6" w:rsidP="007739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Прописывают букву </w:t>
            </w:r>
            <w:proofErr w:type="spellStart"/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spellEnd"/>
            <w:r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213B6" w:rsidRPr="00920F49" w:rsidRDefault="008213B6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877954" w:rsidRPr="00920F49" w:rsidRDefault="00877954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877954" w:rsidRPr="00920F49" w:rsidRDefault="007739D5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4C5449" w:rsidRPr="00920F49" w:rsidRDefault="004C5449" w:rsidP="004C5449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877954" w:rsidRPr="00920F49" w:rsidRDefault="00877954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677" w:type="dxa"/>
          </w:tcPr>
          <w:p w:rsidR="008213B6" w:rsidRPr="00920F49" w:rsidRDefault="008213B6" w:rsidP="007739D5">
            <w:pPr>
              <w:pStyle w:val="a6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920F4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>Метапредметные</w:t>
            </w:r>
            <w:proofErr w:type="spellEnd"/>
            <w:r w:rsidRPr="00920F4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(УУД)</w:t>
            </w:r>
          </w:p>
          <w:p w:rsidR="008213B6" w:rsidRPr="00920F49" w:rsidRDefault="008213B6" w:rsidP="007739D5">
            <w:pPr>
              <w:pStyle w:val="a6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20F4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познавательные:</w:t>
            </w:r>
          </w:p>
          <w:p w:rsidR="008213B6" w:rsidRPr="00920F49" w:rsidRDefault="008213B6" w:rsidP="007739D5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0F49">
              <w:rPr>
                <w:rFonts w:ascii="Times New Roman" w:hAnsi="Times New Roman"/>
                <w:sz w:val="24"/>
                <w:szCs w:val="24"/>
                <w:lang w:eastAsia="ru-RU"/>
              </w:rPr>
              <w:t>- ориентироваться в своей системе знаний (определять границы знания/незнания);</w:t>
            </w:r>
          </w:p>
          <w:p w:rsidR="008213B6" w:rsidRPr="00920F49" w:rsidRDefault="008213B6" w:rsidP="007739D5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0F49">
              <w:rPr>
                <w:rFonts w:ascii="Times New Roman" w:hAnsi="Times New Roman"/>
                <w:sz w:val="24"/>
                <w:szCs w:val="24"/>
                <w:lang w:eastAsia="ru-RU"/>
              </w:rPr>
              <w:t>- находить ответы на вопросы, используя информацию;</w:t>
            </w:r>
          </w:p>
          <w:p w:rsidR="008213B6" w:rsidRPr="00920F49" w:rsidRDefault="008213B6" w:rsidP="007739D5">
            <w:pPr>
              <w:pStyle w:val="a6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20F4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регулятивные:</w:t>
            </w:r>
          </w:p>
          <w:p w:rsidR="008213B6" w:rsidRPr="00920F49" w:rsidRDefault="008213B6" w:rsidP="007739D5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0F49">
              <w:rPr>
                <w:rFonts w:ascii="Times New Roman" w:hAnsi="Times New Roman"/>
                <w:sz w:val="24"/>
                <w:szCs w:val="24"/>
                <w:lang w:eastAsia="ru-RU"/>
              </w:rPr>
              <w:t>- осуществлять самоконтроль;</w:t>
            </w:r>
          </w:p>
          <w:p w:rsidR="008213B6" w:rsidRPr="00920F49" w:rsidRDefault="008213B6" w:rsidP="007739D5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0F49">
              <w:rPr>
                <w:rFonts w:ascii="Times New Roman" w:hAnsi="Times New Roman"/>
                <w:sz w:val="24"/>
                <w:szCs w:val="24"/>
                <w:lang w:eastAsia="ru-RU"/>
              </w:rPr>
              <w:t>- овладевать умением прогнозировать;</w:t>
            </w:r>
          </w:p>
          <w:p w:rsidR="008213B6" w:rsidRPr="00920F49" w:rsidRDefault="008213B6" w:rsidP="007739D5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0F49">
              <w:rPr>
                <w:rFonts w:ascii="Times New Roman" w:hAnsi="Times New Roman"/>
                <w:sz w:val="24"/>
                <w:szCs w:val="24"/>
                <w:lang w:eastAsia="ru-RU"/>
              </w:rPr>
              <w:t>- высказывать свое предположение на основе учебного материала;</w:t>
            </w:r>
          </w:p>
          <w:p w:rsidR="008213B6" w:rsidRPr="00920F49" w:rsidRDefault="008213B6" w:rsidP="007739D5">
            <w:pPr>
              <w:pStyle w:val="a6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20F4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коммуникативные:</w:t>
            </w:r>
          </w:p>
          <w:p w:rsidR="008213B6" w:rsidRPr="00920F49" w:rsidRDefault="008213B6" w:rsidP="007739D5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0F4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- </w:t>
            </w:r>
            <w:r w:rsidRPr="00920F49">
              <w:rPr>
                <w:rFonts w:ascii="Times New Roman" w:hAnsi="Times New Roman"/>
                <w:sz w:val="24"/>
                <w:szCs w:val="24"/>
                <w:lang w:eastAsia="ru-RU"/>
              </w:rPr>
              <w:t>слушать и понимать речь учителя;</w:t>
            </w:r>
          </w:p>
          <w:p w:rsidR="008213B6" w:rsidRPr="00920F49" w:rsidRDefault="008213B6" w:rsidP="007739D5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0F49">
              <w:rPr>
                <w:rFonts w:ascii="Times New Roman" w:hAnsi="Times New Roman"/>
                <w:sz w:val="24"/>
                <w:szCs w:val="24"/>
                <w:lang w:eastAsia="ru-RU"/>
              </w:rPr>
              <w:t>- уметь с достаточной полнотой и точностью выражать свои мысли;</w:t>
            </w:r>
          </w:p>
          <w:p w:rsidR="008213B6" w:rsidRPr="00920F49" w:rsidRDefault="008213B6" w:rsidP="007739D5">
            <w:pPr>
              <w:pStyle w:val="a6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920F49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личностные:</w:t>
            </w:r>
          </w:p>
          <w:p w:rsidR="008213B6" w:rsidRPr="00920F49" w:rsidRDefault="008213B6" w:rsidP="007739D5">
            <w:pPr>
              <w:pStyle w:val="a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0F49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-</w:t>
            </w:r>
            <w:r w:rsidRPr="00920F49">
              <w:rPr>
                <w:rFonts w:ascii="Times New Roman" w:hAnsi="Times New Roman"/>
                <w:sz w:val="24"/>
                <w:szCs w:val="24"/>
                <w:lang w:eastAsia="ru-RU"/>
              </w:rPr>
              <w:t>оценивать усваиваемое содержание учебного материала (исходя из личностных ценностей);</w:t>
            </w:r>
          </w:p>
          <w:p w:rsidR="008213B6" w:rsidRPr="00920F49" w:rsidRDefault="008213B6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 - определять общие для всех правила поведения;</w:t>
            </w:r>
          </w:p>
        </w:tc>
      </w:tr>
    </w:tbl>
    <w:p w:rsidR="00EB4CDB" w:rsidRPr="00920F49" w:rsidRDefault="00F15E99" w:rsidP="00D97F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20F49">
        <w:rPr>
          <w:rFonts w:ascii="Times New Roman" w:hAnsi="Times New Roman" w:cs="Times New Roman"/>
          <w:b/>
          <w:sz w:val="24"/>
          <w:szCs w:val="24"/>
        </w:rPr>
        <w:lastRenderedPageBreak/>
        <w:t>.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3685"/>
        <w:gridCol w:w="3686"/>
        <w:gridCol w:w="4677"/>
      </w:tblGrid>
      <w:tr w:rsidR="00F15E99" w:rsidRPr="00920F49" w:rsidTr="007254C9">
        <w:tc>
          <w:tcPr>
            <w:tcW w:w="2802" w:type="dxa"/>
            <w:shd w:val="clear" w:color="auto" w:fill="auto"/>
          </w:tcPr>
          <w:p w:rsidR="00F15E99" w:rsidRPr="00920F49" w:rsidRDefault="004C5449" w:rsidP="007739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Этапы </w:t>
            </w:r>
            <w:r w:rsidR="000621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3685" w:type="dxa"/>
            <w:shd w:val="clear" w:color="auto" w:fill="auto"/>
          </w:tcPr>
          <w:p w:rsidR="00F15E99" w:rsidRPr="00920F49" w:rsidRDefault="00F15E99" w:rsidP="007739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686" w:type="dxa"/>
            <w:shd w:val="clear" w:color="auto" w:fill="auto"/>
          </w:tcPr>
          <w:p w:rsidR="00F15E99" w:rsidRPr="00920F49" w:rsidRDefault="00F15E99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  <w:p w:rsidR="00F15E99" w:rsidRPr="00920F49" w:rsidRDefault="00F15E99" w:rsidP="007739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F15E99" w:rsidRPr="00920F49" w:rsidRDefault="00F15E99" w:rsidP="007739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Формируемые УУД </w:t>
            </w:r>
          </w:p>
        </w:tc>
      </w:tr>
      <w:tr w:rsidR="00F15E99" w:rsidRPr="00920F49" w:rsidTr="007254C9">
        <w:tc>
          <w:tcPr>
            <w:tcW w:w="2802" w:type="dxa"/>
            <w:shd w:val="clear" w:color="auto" w:fill="auto"/>
          </w:tcPr>
          <w:p w:rsidR="004C5449" w:rsidRPr="00920F49" w:rsidRDefault="007B65B8" w:rsidP="004C5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6218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C5449" w:rsidRPr="00920F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Сообщение темы и цели урока. </w:t>
            </w:r>
          </w:p>
          <w:p w:rsidR="004C5449" w:rsidRPr="00920F49" w:rsidRDefault="004C5449" w:rsidP="007739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E99" w:rsidRPr="00920F49" w:rsidRDefault="00F15E99" w:rsidP="007739D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5E99" w:rsidRPr="00920F49" w:rsidRDefault="00F15E9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5E99" w:rsidRPr="00920F49" w:rsidRDefault="00F15E9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5E99" w:rsidRPr="00920F49" w:rsidRDefault="00F15E9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225B89" w:rsidRPr="00920F49" w:rsidRDefault="00225B89" w:rsidP="004C5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5E3CD5" w:rsidRPr="00920F49" w:rsidRDefault="005E3CD5" w:rsidP="005E3C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-Ребята, кто догадался, какое слово отличается от других и чем</w:t>
            </w:r>
          </w:p>
          <w:p w:rsidR="005E3CD5" w:rsidRPr="00920F49" w:rsidRDefault="005E3CD5" w:rsidP="005E3CD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(убираю слово «голубой»)</w:t>
            </w:r>
          </w:p>
          <w:p w:rsidR="005E3CD5" w:rsidRPr="00920F49" w:rsidRDefault="005E3CD5" w:rsidP="005E3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- Кто сможет сформулировать тему урока?</w:t>
            </w:r>
          </w:p>
          <w:p w:rsidR="005E3CD5" w:rsidRPr="00920F49" w:rsidRDefault="005E3CD5" w:rsidP="005E3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 (тема урока</w:t>
            </w:r>
            <w:r w:rsidR="007B65B8">
              <w:rPr>
                <w:rFonts w:ascii="Times New Roman" w:hAnsi="Times New Roman" w:cs="Times New Roman"/>
                <w:sz w:val="24"/>
                <w:szCs w:val="24"/>
              </w:rPr>
              <w:t xml:space="preserve"> – имена существительные</w:t>
            </w:r>
            <w:proofErr w:type="gramStart"/>
            <w:r w:rsidR="007B65B8">
              <w:rPr>
                <w:rFonts w:ascii="Times New Roman" w:hAnsi="Times New Roman" w:cs="Times New Roman"/>
                <w:sz w:val="24"/>
                <w:szCs w:val="24"/>
              </w:rPr>
              <w:t>)(</w:t>
            </w:r>
            <w:proofErr w:type="gramEnd"/>
            <w:r w:rsidR="007B65B8">
              <w:rPr>
                <w:rFonts w:ascii="Times New Roman" w:hAnsi="Times New Roman" w:cs="Times New Roman"/>
                <w:sz w:val="24"/>
                <w:szCs w:val="24"/>
              </w:rPr>
              <w:t>слайд 2)</w:t>
            </w:r>
          </w:p>
          <w:p w:rsidR="005E3CD5" w:rsidRPr="00920F49" w:rsidRDefault="005E3CD5" w:rsidP="005E3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Поставим цель</w:t>
            </w:r>
            <w:proofErr w:type="gramStart"/>
            <w:r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 задачи</w:t>
            </w:r>
          </w:p>
          <w:p w:rsidR="005E3CD5" w:rsidRPr="00920F49" w:rsidRDefault="005E3CD5" w:rsidP="005E3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- Итак, сегодня мы с вами обобщим знания об имени существительном и сделаем некоторые выводы.</w:t>
            </w:r>
          </w:p>
          <w:p w:rsidR="005E3CD5" w:rsidRPr="00920F49" w:rsidRDefault="005E3CD5" w:rsidP="00316EA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5E99" w:rsidRPr="00920F49" w:rsidRDefault="00F15E99" w:rsidP="00316EAB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F15E99" w:rsidRPr="00920F49" w:rsidRDefault="00F15E99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5E99" w:rsidRPr="00920F49" w:rsidRDefault="00C77A3A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5E3CD5" w:rsidRPr="00920F49">
              <w:rPr>
                <w:rFonts w:ascii="Times New Roman" w:hAnsi="Times New Roman" w:cs="Times New Roman"/>
                <w:sz w:val="24"/>
                <w:szCs w:val="24"/>
              </w:rPr>
              <w:t>олубой т.к. это прилагательное, а все остальн</w:t>
            </w: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ые слова- имена существительные</w:t>
            </w:r>
          </w:p>
          <w:p w:rsidR="00F15E99" w:rsidRPr="00920F49" w:rsidRDefault="00F15E99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5E99" w:rsidRPr="00920F49" w:rsidRDefault="00F15E99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5E99" w:rsidRPr="00920F49" w:rsidRDefault="00F15E99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5E99" w:rsidRPr="00920F49" w:rsidRDefault="005E3CD5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 </w:t>
            </w:r>
            <w:r w:rsidR="00920F49">
              <w:rPr>
                <w:rFonts w:ascii="Times New Roman" w:hAnsi="Times New Roman" w:cs="Times New Roman"/>
                <w:sz w:val="24"/>
                <w:szCs w:val="24"/>
              </w:rPr>
              <w:t>как часть речи</w:t>
            </w:r>
          </w:p>
          <w:p w:rsidR="00F15E99" w:rsidRPr="00920F49" w:rsidRDefault="00F15E99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5E99" w:rsidRPr="00920F49" w:rsidRDefault="00C77A3A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sz w:val="24"/>
                <w:szCs w:val="24"/>
              </w:rPr>
              <w:t>Ставят цель урока вместе с учителем</w:t>
            </w:r>
          </w:p>
          <w:p w:rsidR="00F15E99" w:rsidRPr="00920F49" w:rsidRDefault="00F15E99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5E99" w:rsidRPr="00920F49" w:rsidRDefault="00F15E99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5E99" w:rsidRPr="00920F49" w:rsidRDefault="00F15E99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5E99" w:rsidRPr="00920F49" w:rsidRDefault="00F15E99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5E99" w:rsidRPr="00920F49" w:rsidRDefault="00F15E99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5E99" w:rsidRPr="00920F49" w:rsidRDefault="00F15E99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5E99" w:rsidRPr="00920F49" w:rsidRDefault="00F15E99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5E99" w:rsidRPr="00920F49" w:rsidRDefault="00F15E99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A1B39" w:rsidRPr="00920F49" w:rsidRDefault="00EA1B39" w:rsidP="005E3C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F15E99" w:rsidRPr="00920F49" w:rsidRDefault="00F15E9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920F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920F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(УУД)</w:t>
            </w:r>
          </w:p>
          <w:p w:rsidR="00F15E99" w:rsidRPr="00920F49" w:rsidRDefault="00F15E9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регулятивные:</w:t>
            </w:r>
          </w:p>
          <w:p w:rsidR="00F15E99" w:rsidRPr="00920F49" w:rsidRDefault="00F15E9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 -</w:t>
            </w:r>
            <w:r w:rsidRPr="00920F4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и формулировать цель деятельности на уроке;</w:t>
            </w:r>
          </w:p>
          <w:p w:rsidR="00F15E99" w:rsidRPr="00920F49" w:rsidRDefault="00F15E9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sz w:val="24"/>
                <w:szCs w:val="24"/>
              </w:rPr>
              <w:t>- под руководством учителя планировать свою деятельность на уроке; </w:t>
            </w:r>
          </w:p>
          <w:p w:rsidR="00F15E99" w:rsidRPr="00920F49" w:rsidRDefault="00F15E9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sz w:val="24"/>
                <w:szCs w:val="24"/>
              </w:rPr>
              <w:t>-определять последовательность</w:t>
            </w:r>
          </w:p>
          <w:p w:rsidR="00F15E99" w:rsidRPr="00920F49" w:rsidRDefault="00F15E9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действий на </w:t>
            </w:r>
            <w:proofErr w:type="spellStart"/>
            <w:r w:rsidRPr="00920F49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gramStart"/>
            <w:r w:rsidRPr="00920F4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920F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</w:t>
            </w:r>
            <w:proofErr w:type="gramEnd"/>
            <w:r w:rsidRPr="00920F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ознавательные</w:t>
            </w:r>
            <w:proofErr w:type="spellEnd"/>
            <w:r w:rsidRPr="00920F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 </w:t>
            </w:r>
          </w:p>
          <w:p w:rsidR="00F15E99" w:rsidRPr="00920F49" w:rsidRDefault="00F15E9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sz w:val="24"/>
                <w:szCs w:val="24"/>
              </w:rPr>
              <w:t>-ориентироваться в своей системе знаний (определять границы знания/незнания);</w:t>
            </w:r>
          </w:p>
          <w:p w:rsidR="00F15E99" w:rsidRPr="00920F49" w:rsidRDefault="00F15E9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регулятивные:</w:t>
            </w:r>
            <w:r w:rsidRPr="00920F4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F15E99" w:rsidRPr="00920F49" w:rsidRDefault="00F15E9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sz w:val="24"/>
                <w:szCs w:val="24"/>
              </w:rPr>
              <w:t>-высказывать свое предположение;</w:t>
            </w:r>
          </w:p>
          <w:p w:rsidR="00F15E99" w:rsidRPr="00920F49" w:rsidRDefault="00F15E9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</w:p>
          <w:p w:rsidR="00F15E99" w:rsidRPr="00920F49" w:rsidRDefault="00F15E9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920F49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 и полно выражать свои мысли;</w:t>
            </w:r>
          </w:p>
          <w:p w:rsidR="00F15E99" w:rsidRPr="00920F49" w:rsidRDefault="00F15E9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личностные:</w:t>
            </w:r>
          </w:p>
          <w:p w:rsidR="00F15E99" w:rsidRPr="00920F49" w:rsidRDefault="00F15E9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связь между целью учебной деятельности и ее мотивом (зачем?).</w:t>
            </w:r>
          </w:p>
          <w:p w:rsidR="00F15E99" w:rsidRPr="00920F49" w:rsidRDefault="00F15E9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A1B39" w:rsidRPr="00920F49" w:rsidRDefault="00EA1B39" w:rsidP="004C544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463A5" w:rsidRPr="00920F49" w:rsidRDefault="006463A5" w:rsidP="004C544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463A5" w:rsidRPr="00920F49" w:rsidRDefault="006463A5" w:rsidP="004C544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3685"/>
        <w:gridCol w:w="3686"/>
        <w:gridCol w:w="4677"/>
      </w:tblGrid>
      <w:tr w:rsidR="00EA1B39" w:rsidRPr="00920F49" w:rsidTr="007254C9">
        <w:tc>
          <w:tcPr>
            <w:tcW w:w="2802" w:type="dxa"/>
            <w:shd w:val="clear" w:color="auto" w:fill="auto"/>
          </w:tcPr>
          <w:p w:rsidR="00EA1B39" w:rsidRPr="00920F49" w:rsidRDefault="00D97FBD" w:rsidP="007739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Этапы</w:t>
            </w:r>
            <w:r w:rsidR="000621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  <w:tc>
          <w:tcPr>
            <w:tcW w:w="3685" w:type="dxa"/>
            <w:shd w:val="clear" w:color="auto" w:fill="auto"/>
          </w:tcPr>
          <w:p w:rsidR="00EA1B39" w:rsidRPr="00920F49" w:rsidRDefault="00EA1B39" w:rsidP="007739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686" w:type="dxa"/>
            <w:shd w:val="clear" w:color="auto" w:fill="auto"/>
          </w:tcPr>
          <w:p w:rsidR="00EA1B39" w:rsidRPr="00920F49" w:rsidRDefault="00EA1B39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  <w:p w:rsidR="00EA1B39" w:rsidRPr="00920F49" w:rsidRDefault="00EA1B39" w:rsidP="007739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EA1B39" w:rsidRPr="00920F49" w:rsidRDefault="00EA1B39" w:rsidP="007739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Формируемые УУД </w:t>
            </w:r>
          </w:p>
        </w:tc>
      </w:tr>
      <w:tr w:rsidR="00EA1B39" w:rsidRPr="00920F49" w:rsidTr="007254C9">
        <w:tc>
          <w:tcPr>
            <w:tcW w:w="2802" w:type="dxa"/>
            <w:shd w:val="clear" w:color="auto" w:fill="auto"/>
          </w:tcPr>
          <w:p w:rsidR="004C5449" w:rsidRPr="00920F49" w:rsidRDefault="004C5449" w:rsidP="004C5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B65B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06218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20F49">
              <w:rPr>
                <w:rFonts w:ascii="Times New Roman" w:hAnsi="Times New Roman" w:cs="Times New Roman"/>
                <w:b/>
                <w:sz w:val="24"/>
                <w:szCs w:val="24"/>
              </w:rPr>
              <w:t>Систематизация знаний</w:t>
            </w:r>
          </w:p>
          <w:p w:rsidR="004C5449" w:rsidRPr="00920F49" w:rsidRDefault="004C5449" w:rsidP="007739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5449" w:rsidRPr="00920F49" w:rsidRDefault="004C5449" w:rsidP="007739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B39" w:rsidRPr="00920F49" w:rsidRDefault="00EA1B39" w:rsidP="007739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1B39" w:rsidRPr="00920F49" w:rsidRDefault="00EA1B39" w:rsidP="007739D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22764" w:rsidRPr="00920F49" w:rsidRDefault="00D22764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22764" w:rsidRPr="00920F49" w:rsidRDefault="00D22764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22764" w:rsidRPr="00920F49" w:rsidRDefault="00D22764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22764" w:rsidRPr="00920F49" w:rsidRDefault="00D22764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22764" w:rsidRPr="00920F49" w:rsidRDefault="00D22764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22764" w:rsidRPr="00920F49" w:rsidRDefault="00D22764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22764" w:rsidRPr="00920F49" w:rsidRDefault="00D22764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225B89" w:rsidRPr="00920F49" w:rsidRDefault="00225B8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22764" w:rsidRPr="00920F49" w:rsidRDefault="00D22764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22764" w:rsidRPr="00920F49" w:rsidRDefault="00D22764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22764" w:rsidRPr="00920F49" w:rsidRDefault="00D22764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22764" w:rsidRPr="00920F49" w:rsidRDefault="00D22764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22764" w:rsidRPr="00920F49" w:rsidRDefault="00D22764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22764" w:rsidRPr="00920F49" w:rsidRDefault="00D22764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22764" w:rsidRPr="00920F49" w:rsidRDefault="00D22764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22764" w:rsidRPr="00920F49" w:rsidRDefault="00D22764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22764" w:rsidRPr="00920F49" w:rsidRDefault="00D22764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22764" w:rsidRPr="00920F49" w:rsidRDefault="00D22764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22764" w:rsidRPr="00920F49" w:rsidRDefault="00D22764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22764" w:rsidRPr="00920F49" w:rsidRDefault="00D22764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22764" w:rsidRPr="00920F49" w:rsidRDefault="00D22764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22764" w:rsidRPr="00920F49" w:rsidRDefault="00D22764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22764" w:rsidRPr="00920F49" w:rsidRDefault="00D22764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22764" w:rsidRPr="00920F49" w:rsidRDefault="00D22764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22764" w:rsidRPr="00920F49" w:rsidRDefault="00D22764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22764" w:rsidRPr="00920F49" w:rsidRDefault="00D22764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22764" w:rsidRPr="00920F49" w:rsidRDefault="00D22764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D22764" w:rsidRPr="00920F49" w:rsidRDefault="00D22764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681C41" w:rsidRPr="00920F49" w:rsidRDefault="00681C41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681C41" w:rsidRPr="00920F49" w:rsidRDefault="00681C41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681C41" w:rsidRPr="00920F49" w:rsidRDefault="00681C41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681C41" w:rsidRPr="00920F49" w:rsidRDefault="00681C41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681C41" w:rsidRPr="00920F49" w:rsidRDefault="00681C41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681C41" w:rsidRPr="00920F49" w:rsidRDefault="00681C41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4C5449" w:rsidRPr="00920F49" w:rsidRDefault="004C5449" w:rsidP="004C54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B65B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6218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20F49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теме.</w:t>
            </w:r>
          </w:p>
          <w:p w:rsidR="00681C41" w:rsidRPr="00920F49" w:rsidRDefault="00681C41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681C41" w:rsidRPr="00920F49" w:rsidRDefault="00681C41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681C41" w:rsidRPr="00920F49" w:rsidRDefault="00681C41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681C41" w:rsidRPr="00920F49" w:rsidRDefault="00681C41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5735C" w:rsidRPr="00920F49" w:rsidRDefault="0055735C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5735C" w:rsidRPr="00920F49" w:rsidRDefault="0055735C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5735C" w:rsidRPr="00920F49" w:rsidRDefault="0055735C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5735C" w:rsidRPr="00920F49" w:rsidRDefault="0055735C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5735C" w:rsidRPr="00920F49" w:rsidRDefault="0055735C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681C41" w:rsidRPr="00920F49" w:rsidRDefault="00681C41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681C41" w:rsidRPr="00920F49" w:rsidRDefault="00681C41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681C41" w:rsidRPr="00920F49" w:rsidRDefault="00681C41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681C41" w:rsidRPr="00920F49" w:rsidRDefault="00681C41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681C41" w:rsidRPr="00920F49" w:rsidRDefault="00681C41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681C41" w:rsidRPr="00920F49" w:rsidRDefault="00681C41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681C41" w:rsidRPr="00920F49" w:rsidRDefault="00681C41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ФИЗМИНУТКА </w:t>
            </w:r>
          </w:p>
          <w:p w:rsidR="00681C41" w:rsidRPr="00920F49" w:rsidRDefault="00681C41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5E3CD5" w:rsidRPr="00920F49" w:rsidRDefault="005E3CD5" w:rsidP="005E3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Давайте вспомним, что мы уже знаем об этой части речи.</w:t>
            </w:r>
          </w:p>
          <w:p w:rsidR="005E3CD5" w:rsidRPr="00920F49" w:rsidRDefault="005E3CD5" w:rsidP="005E3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-На какой вопрос отвечает?</w:t>
            </w:r>
          </w:p>
          <w:p w:rsidR="005E3CD5" w:rsidRPr="00920F49" w:rsidRDefault="005E3CD5" w:rsidP="005E3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 Что обозначает?- </w:t>
            </w:r>
          </w:p>
          <w:p w:rsidR="00F34908" w:rsidRPr="00920F49" w:rsidRDefault="005E3CD5" w:rsidP="005E3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Как изменятся имя сущ</w:t>
            </w:r>
            <w:r w:rsidR="00F34908" w:rsidRPr="00920F49">
              <w:rPr>
                <w:rFonts w:ascii="Times New Roman" w:hAnsi="Times New Roman" w:cs="Times New Roman"/>
                <w:sz w:val="24"/>
                <w:szCs w:val="24"/>
              </w:rPr>
              <w:t>ествительное?</w:t>
            </w:r>
          </w:p>
          <w:p w:rsidR="00F34908" w:rsidRPr="00920F49" w:rsidRDefault="00F34908" w:rsidP="005E3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E3CD5"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если затрудняются парта-парты- </w:t>
            </w:r>
          </w:p>
          <w:p w:rsidR="00F34908" w:rsidRPr="00920F49" w:rsidRDefault="00F34908" w:rsidP="005E3C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908" w:rsidRPr="00920F49" w:rsidRDefault="005E3CD5" w:rsidP="005E3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У каждого слова своя работа, одни, называют предмет, другие – их признаки, третьи – действия. Имя существительное – всё то, что существует. И мы должны сегодня разобраться с этой частью речи. А все части речи живут в большой стране, которая называется МОРФОЛОГИЯ (слайд </w:t>
            </w:r>
            <w:r w:rsidR="007B65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6463A5" w:rsidRPr="00920F49" w:rsidRDefault="005E3CD5" w:rsidP="005E3C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У каждой части речи (а какие части речи вы знаете</w:t>
            </w:r>
            <w:proofErr w:type="gramStart"/>
            <w:r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?....) </w:t>
            </w:r>
            <w:proofErr w:type="gramEnd"/>
            <w:r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есть свой дом. И вот сегодня мы будем строить такой дом для имени существительного. </w:t>
            </w:r>
          </w:p>
          <w:p w:rsidR="005E3CD5" w:rsidRPr="00920F49" w:rsidRDefault="005E3CD5" w:rsidP="005E3CD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 вас на партах тоже лежат домики </w:t>
            </w:r>
          </w:p>
          <w:p w:rsidR="00681C41" w:rsidRPr="00920F49" w:rsidRDefault="00681C41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 каждого дома есть фундамент, основание. (показываю рисунок с изображением дома на фундаменте).</w:t>
            </w:r>
          </w:p>
          <w:p w:rsidR="00681C41" w:rsidRPr="00920F49" w:rsidRDefault="00681C41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 нашем доме ИМЯ СУЩЕСТВИТЕЛЬНОЕ является фундаментом</w:t>
            </w:r>
            <w:proofErr w:type="gramStart"/>
            <w:r w:rsidRPr="00920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920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920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920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ывешиваю на доску)</w:t>
            </w:r>
            <w:r w:rsidR="00194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(слайд 4)</w:t>
            </w:r>
          </w:p>
          <w:p w:rsidR="00681C41" w:rsidRPr="00920F49" w:rsidRDefault="00681C41" w:rsidP="00C77A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Для того</w:t>
            </w:r>
            <w:proofErr w:type="gramStart"/>
            <w:r w:rsidRPr="00920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 w:rsidRPr="00920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чтобы построить первый этаж дома, вернёмся к словарным словам. На какие 2 группы их можно разделить</w:t>
            </w:r>
            <w:proofErr w:type="gramStart"/>
            <w:r w:rsidRPr="00920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?, - </w:t>
            </w:r>
            <w:proofErr w:type="gramEnd"/>
          </w:p>
          <w:p w:rsidR="00681C41" w:rsidRPr="00920F49" w:rsidRDefault="00681C41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-Запишите данные слова в два столбика. В левый – одушевлённые существительные, в правый – неодушевлённые.</w:t>
            </w:r>
            <w:r w:rsidR="00C74EAE"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4EAE" w:rsidRPr="00920F49" w:rsidRDefault="00C74EAE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1C41" w:rsidRPr="00920F49" w:rsidRDefault="00C74EAE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Сергей и Ваня  поработают по карточкам</w:t>
            </w:r>
          </w:p>
          <w:p w:rsidR="00C77A3A" w:rsidRPr="00920F49" w:rsidRDefault="00021B06" w:rsidP="00021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Давайте проверим</w:t>
            </w:r>
          </w:p>
          <w:p w:rsidR="00C74EAE" w:rsidRPr="00920F49" w:rsidRDefault="00C74EAE" w:rsidP="00021B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B06" w:rsidRPr="00920F49" w:rsidRDefault="00021B06" w:rsidP="00021B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 xml:space="preserve">-Это и будет первым этажом для дома имени существительного (вывешиваю первый этаж) </w:t>
            </w:r>
            <w:r w:rsidR="00C74EAE" w:rsidRPr="00920F49">
              <w:rPr>
                <w:rFonts w:ascii="Times New Roman" w:hAnsi="Times New Roman" w:cs="Times New Roman"/>
                <w:sz w:val="24"/>
                <w:szCs w:val="24"/>
              </w:rPr>
              <w:t>Запишите у себя в домике.</w:t>
            </w:r>
          </w:p>
          <w:p w:rsidR="00021B06" w:rsidRPr="00920F49" w:rsidRDefault="00021B06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4EAE" w:rsidRPr="00920F49" w:rsidRDefault="00C74EAE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4EAE" w:rsidRPr="00920F49" w:rsidRDefault="00C74EAE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4EAE" w:rsidRPr="00920F49" w:rsidRDefault="00C74EAE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1C41" w:rsidRPr="00920F49" w:rsidRDefault="00681C41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на внимание: «Хлопок - молчок») выполняем стоя.</w:t>
            </w:r>
          </w:p>
          <w:p w:rsidR="00681C41" w:rsidRPr="00920F49" w:rsidRDefault="00681C41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Девочки хлопаю</w:t>
            </w:r>
            <w:proofErr w:type="gramStart"/>
            <w:r w:rsidRPr="00920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т(</w:t>
            </w:r>
            <w:proofErr w:type="gramEnd"/>
            <w:r w:rsidRPr="00920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1 разу на каждое слово) услышав одушевлённое имя сущ.; мальчики – неодушевлённое.</w:t>
            </w:r>
          </w:p>
          <w:p w:rsidR="00681C41" w:rsidRPr="00920F49" w:rsidRDefault="00681C41" w:rsidP="00681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920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Кот, мяч, ворона, дом, карась, окно, лопата, дятел, книга, гусь, доктор, </w:t>
            </w:r>
            <w:r w:rsidRPr="00920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стучит,</w:t>
            </w:r>
            <w:r w:rsidRPr="00920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гром, гвоздь, муха, платок, </w:t>
            </w:r>
            <w:r w:rsidRPr="00920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красный.</w:t>
            </w:r>
          </w:p>
          <w:p w:rsidR="00681C41" w:rsidRPr="00920F49" w:rsidRDefault="00681C41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81C41" w:rsidRPr="00920F49" w:rsidRDefault="00681C41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E3CD5" w:rsidRPr="00920F49" w:rsidRDefault="005E3CD5" w:rsidP="007739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CD5" w:rsidRPr="00920F49" w:rsidRDefault="005E3CD5" w:rsidP="007739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B39" w:rsidRPr="00920F49" w:rsidRDefault="00EA1B39" w:rsidP="007739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-Имена существительные отвечаю на вопросы кто? что?</w:t>
            </w:r>
          </w:p>
          <w:p w:rsidR="00EA1B39" w:rsidRPr="00920F49" w:rsidRDefault="00EA1B39" w:rsidP="007739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-Имена существительные обозначают предмет.</w:t>
            </w:r>
          </w:p>
          <w:p w:rsidR="00F34908" w:rsidRPr="00920F49" w:rsidRDefault="00F34908" w:rsidP="007739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908" w:rsidRPr="00920F49" w:rsidRDefault="00F34908" w:rsidP="00F34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---по числам</w:t>
            </w:r>
          </w:p>
          <w:p w:rsidR="00F34908" w:rsidRPr="00920F49" w:rsidRDefault="00F34908" w:rsidP="007739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908" w:rsidRPr="00920F49" w:rsidRDefault="00F34908" w:rsidP="007739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908" w:rsidRPr="00920F49" w:rsidRDefault="00F34908" w:rsidP="007739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B39" w:rsidRPr="00920F49" w:rsidRDefault="00EA1B39" w:rsidP="007739D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B39" w:rsidRPr="00920F49" w:rsidRDefault="00EA1B39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A1B39" w:rsidRPr="00920F49" w:rsidRDefault="00EA1B39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A1B39" w:rsidRPr="00920F49" w:rsidRDefault="00EA1B39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A1B39" w:rsidRPr="00920F49" w:rsidRDefault="00EA1B39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A1B39" w:rsidRPr="00920F49" w:rsidRDefault="00F34908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называют части речи</w:t>
            </w:r>
          </w:p>
          <w:p w:rsidR="00EA1B39" w:rsidRPr="00920F49" w:rsidRDefault="00EA1B39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A1B39" w:rsidRPr="00920F49" w:rsidRDefault="00EA1B39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A1B39" w:rsidRPr="00920F49" w:rsidRDefault="00EA1B39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A1B39" w:rsidRPr="00920F49" w:rsidRDefault="00F34908" w:rsidP="00F34908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C17D1" w:rsidRPr="00920F49" w:rsidRDefault="000C17D1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C17D1" w:rsidRPr="00920F49" w:rsidRDefault="000C17D1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C17D1" w:rsidRPr="00920F49" w:rsidRDefault="000C17D1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C17D1" w:rsidRPr="00920F49" w:rsidRDefault="000C17D1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C17D1" w:rsidRPr="00920F49" w:rsidRDefault="000C17D1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2778B" w:rsidRPr="00920F49" w:rsidRDefault="009B6191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22778B" w:rsidRPr="00920F49" w:rsidRDefault="0022778B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2778B" w:rsidRPr="00920F49" w:rsidRDefault="0022778B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2778B" w:rsidRPr="00920F49" w:rsidRDefault="0022778B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B6191" w:rsidRPr="00920F49" w:rsidRDefault="009B6191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B6191" w:rsidRPr="00920F49" w:rsidRDefault="009B6191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C17D1" w:rsidRPr="00920F49" w:rsidRDefault="000C17D1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77A3A" w:rsidRPr="00920F49" w:rsidRDefault="00C77A3A" w:rsidP="00F34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7A3A" w:rsidRPr="00920F49" w:rsidRDefault="00C77A3A" w:rsidP="00F34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7A3A" w:rsidRPr="00920F49" w:rsidRDefault="00C77A3A" w:rsidP="00F34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7A3A" w:rsidRPr="00920F49" w:rsidRDefault="00C77A3A" w:rsidP="00F34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7A3A" w:rsidRPr="00920F49" w:rsidRDefault="00C77A3A" w:rsidP="00F34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34908" w:rsidRPr="00920F49" w:rsidRDefault="00F34908" w:rsidP="00F34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20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отвечающие</w:t>
            </w:r>
            <w:proofErr w:type="gramEnd"/>
            <w:r w:rsidRPr="00920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вопрос кто? и на вопрос что?; одушевлённые и неодушевлённые)</w:t>
            </w:r>
          </w:p>
          <w:p w:rsidR="00C77A3A" w:rsidRPr="00920F49" w:rsidRDefault="00C77A3A" w:rsidP="00F34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34908" w:rsidRPr="00920F49" w:rsidRDefault="00F34908" w:rsidP="00F34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записывают </w:t>
            </w:r>
            <w:r w:rsidR="00C74EAE" w:rsidRPr="00920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слова </w:t>
            </w:r>
            <w:r w:rsidRPr="00920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себя</w:t>
            </w:r>
            <w:r w:rsidR="00C74EAE" w:rsidRPr="00920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тетрадь, один ребенок у доски</w:t>
            </w:r>
          </w:p>
          <w:p w:rsidR="006C2A3E" w:rsidRPr="00920F49" w:rsidRDefault="006C2A3E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C2A3E" w:rsidRPr="00920F49" w:rsidRDefault="00C74EAE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карточкам разного уровня</w:t>
            </w:r>
          </w:p>
          <w:p w:rsidR="00F34908" w:rsidRPr="00920F49" w:rsidRDefault="00F34908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4908" w:rsidRPr="00920F49" w:rsidRDefault="00C74EAE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проверяют работу у доски</w:t>
            </w:r>
          </w:p>
          <w:p w:rsidR="00F34908" w:rsidRPr="00920F49" w:rsidRDefault="00F34908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4908" w:rsidRPr="00920F49" w:rsidRDefault="00F34908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4908" w:rsidRPr="00920F49" w:rsidRDefault="00F34908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74EAE" w:rsidRPr="00920F49" w:rsidRDefault="00C74EAE" w:rsidP="00C74E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hAnsi="Times New Roman" w:cs="Times New Roman"/>
                <w:sz w:val="24"/>
                <w:szCs w:val="24"/>
              </w:rPr>
              <w:t>записывают у себя на домике)</w:t>
            </w:r>
          </w:p>
          <w:p w:rsidR="00F34908" w:rsidRPr="00920F49" w:rsidRDefault="00F34908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4908" w:rsidRPr="00920F49" w:rsidRDefault="00F34908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4908" w:rsidRPr="00920F49" w:rsidRDefault="00F34908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4908" w:rsidRPr="00920F49" w:rsidRDefault="00F34908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1B06" w:rsidRPr="00920F49" w:rsidRDefault="00021B06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1B06" w:rsidRPr="00920F49" w:rsidRDefault="00021B06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1B06" w:rsidRPr="00920F49" w:rsidRDefault="00021B06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1B06" w:rsidRPr="00920F49" w:rsidRDefault="00021B06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1B06" w:rsidRPr="00920F49" w:rsidRDefault="00021B06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17D1" w:rsidRPr="00920F49" w:rsidRDefault="001F69A5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выполняют подвижную физкультминутку.</w:t>
            </w:r>
          </w:p>
          <w:p w:rsidR="000C17D1" w:rsidRPr="00920F49" w:rsidRDefault="000C17D1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C17D1" w:rsidRPr="00920F49" w:rsidRDefault="000C17D1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0C17D1" w:rsidRPr="00920F49" w:rsidRDefault="000C17D1" w:rsidP="007739D5">
            <w:pPr>
              <w:widowControl w:val="0"/>
              <w:tabs>
                <w:tab w:val="left" w:pos="0"/>
              </w:tabs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920F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>Метапредметные</w:t>
            </w:r>
            <w:proofErr w:type="spellEnd"/>
            <w:r w:rsidRPr="00920F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(УУД)</w:t>
            </w: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коммуникативные:</w:t>
            </w: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sz w:val="24"/>
                <w:szCs w:val="24"/>
              </w:rPr>
              <w:t>-слушать и понимать речь других; формировать умения договариваться и приходить к общему решению в совместной деятельности; </w:t>
            </w: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sz w:val="24"/>
                <w:szCs w:val="24"/>
              </w:rPr>
              <w:t>-учитывать разные мнения и стремиться к координации различных позиций в сотрудничестве;</w:t>
            </w: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познавательные:</w:t>
            </w:r>
            <w:r w:rsidRPr="00920F4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-развивать умение самостоятельно выделять и формулировать познавательную цель; </w:t>
            </w: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-строить речевое высказывание в устной форме; </w:t>
            </w: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sz w:val="24"/>
                <w:szCs w:val="24"/>
              </w:rPr>
              <w:t>-выдвигать гипотезу;</w:t>
            </w: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проводить сравнение и классификацию слов; </w:t>
            </w: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-устанавливать причинно-следственные связи; </w:t>
            </w: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-делать обобщение; </w:t>
            </w: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-искать и выделять необходимую информацию; </w:t>
            </w: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sz w:val="24"/>
                <w:szCs w:val="24"/>
              </w:rPr>
              <w:t>-моделировать информацию;</w:t>
            </w:r>
          </w:p>
          <w:p w:rsidR="00EA1B39" w:rsidRPr="00920F49" w:rsidRDefault="00EA1B39" w:rsidP="007739D5">
            <w:pP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регулятивные: </w:t>
            </w:r>
          </w:p>
          <w:p w:rsidR="00EA1B39" w:rsidRPr="00920F49" w:rsidRDefault="00EA1B39" w:rsidP="007739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0F49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самоконтроль; совместно с учителем и одноклассниками давать оценку своей деятельности на уроке.</w:t>
            </w:r>
          </w:p>
        </w:tc>
      </w:tr>
    </w:tbl>
    <w:p w:rsidR="00EB4CDB" w:rsidRPr="000328C5" w:rsidRDefault="00EB4CDB" w:rsidP="000328C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3685"/>
        <w:gridCol w:w="3686"/>
        <w:gridCol w:w="4677"/>
      </w:tblGrid>
      <w:tr w:rsidR="00D22764" w:rsidRPr="00EA1B39" w:rsidTr="007254C9">
        <w:tc>
          <w:tcPr>
            <w:tcW w:w="2802" w:type="dxa"/>
            <w:shd w:val="clear" w:color="auto" w:fill="auto"/>
          </w:tcPr>
          <w:p w:rsidR="00D22764" w:rsidRPr="00EA1B39" w:rsidRDefault="00D22764" w:rsidP="007739D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D22764" w:rsidRPr="00EA1B39" w:rsidRDefault="00D22764" w:rsidP="007739D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D22764" w:rsidRPr="00EA1B39" w:rsidRDefault="00D22764" w:rsidP="007739D5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D22764" w:rsidRPr="00EA1B39" w:rsidRDefault="00D22764" w:rsidP="007739D5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D22764" w:rsidRPr="00EA1B39" w:rsidRDefault="00D22764" w:rsidP="007739D5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D22764" w:rsidRPr="00EA1B39" w:rsidRDefault="00D22764" w:rsidP="007739D5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D22764" w:rsidRPr="00EA1B39" w:rsidRDefault="00D22764" w:rsidP="007739D5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D22764" w:rsidRPr="00EA1B39" w:rsidRDefault="00D22764" w:rsidP="007739D5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D22764" w:rsidRPr="00EA1B39" w:rsidRDefault="00D22764" w:rsidP="007739D5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D22764" w:rsidRPr="00EA1B39" w:rsidRDefault="00D22764" w:rsidP="007739D5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D22764" w:rsidRPr="00EA1B39" w:rsidRDefault="00D22764" w:rsidP="007739D5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D22764" w:rsidRDefault="00D22764" w:rsidP="007739D5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0B70F4" w:rsidRDefault="000B70F4" w:rsidP="007739D5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7739D5" w:rsidRDefault="007739D5" w:rsidP="007739D5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7739D5" w:rsidRDefault="007739D5" w:rsidP="007739D5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7739D5" w:rsidRDefault="007739D5" w:rsidP="007739D5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7739D5" w:rsidRDefault="007739D5" w:rsidP="007739D5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7739D5" w:rsidRDefault="007739D5" w:rsidP="007739D5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7739D5" w:rsidRDefault="007739D5" w:rsidP="007739D5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EB4CDB" w:rsidRDefault="00EB4CDB" w:rsidP="007739D5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0B70F4" w:rsidRPr="000B70F4" w:rsidRDefault="000B70F4" w:rsidP="007739D5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55735C" w:rsidRPr="0055735C" w:rsidRDefault="0055735C" w:rsidP="0055735C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573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Мы продолжаем строить дом. </w:t>
            </w:r>
          </w:p>
          <w:p w:rsidR="001D3FFB" w:rsidRDefault="0055735C" w:rsidP="0055735C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5735C">
              <w:rPr>
                <w:rFonts w:ascii="Times New Roman" w:hAnsi="Times New Roman" w:cs="Times New Roman"/>
                <w:sz w:val="24"/>
                <w:szCs w:val="24"/>
              </w:rPr>
              <w:t>тобы  построить второй этаж мы должны ответить  на вопросы</w:t>
            </w:r>
            <w:r w:rsidR="001D3F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5735C" w:rsidRPr="0055735C" w:rsidRDefault="0055735C" w:rsidP="0055735C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5735C">
              <w:rPr>
                <w:rFonts w:ascii="Times New Roman" w:hAnsi="Times New Roman" w:cs="Times New Roman"/>
                <w:sz w:val="24"/>
                <w:szCs w:val="24"/>
              </w:rPr>
              <w:t xml:space="preserve">На какие 2группы </w:t>
            </w:r>
            <w:r w:rsidR="001D3FFB">
              <w:rPr>
                <w:rFonts w:ascii="Times New Roman" w:hAnsi="Times New Roman" w:cs="Times New Roman"/>
                <w:sz w:val="24"/>
                <w:szCs w:val="24"/>
              </w:rPr>
              <w:t>еще и</w:t>
            </w:r>
            <w:r w:rsidRPr="0055735C">
              <w:rPr>
                <w:rFonts w:ascii="Times New Roman" w:hAnsi="Times New Roman" w:cs="Times New Roman"/>
                <w:sz w:val="24"/>
                <w:szCs w:val="24"/>
              </w:rPr>
              <w:t>мена существительные делятся?</w:t>
            </w:r>
          </w:p>
          <w:p w:rsidR="0055735C" w:rsidRPr="006B3FF0" w:rsidRDefault="0055735C" w:rsidP="0055735C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5735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дети затрудняются </w:t>
            </w:r>
            <w:r w:rsidRPr="006B3FF0">
              <w:rPr>
                <w:rFonts w:ascii="Times New Roman" w:hAnsi="Times New Roman" w:cs="Times New Roman"/>
                <w:sz w:val="24"/>
                <w:szCs w:val="24"/>
              </w:rPr>
              <w:t>подсказк</w:t>
            </w:r>
            <w:proofErr w:type="gramStart"/>
            <w:r w:rsidRPr="006B3FF0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6B3FF0">
              <w:rPr>
                <w:rFonts w:ascii="Times New Roman" w:hAnsi="Times New Roman" w:cs="Times New Roman"/>
                <w:sz w:val="24"/>
                <w:szCs w:val="24"/>
              </w:rPr>
              <w:t>медведь,река</w:t>
            </w:r>
            <w:proofErr w:type="spellEnd"/>
            <w:r w:rsidRPr="006B3FF0">
              <w:rPr>
                <w:rFonts w:ascii="Times New Roman" w:hAnsi="Times New Roman" w:cs="Times New Roman"/>
                <w:sz w:val="24"/>
                <w:szCs w:val="24"/>
              </w:rPr>
              <w:t xml:space="preserve"> Урал) собственные и нарицательные</w:t>
            </w:r>
          </w:p>
          <w:p w:rsidR="00AD5A73" w:rsidRDefault="00AD5A73" w:rsidP="00557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A73" w:rsidRDefault="00AD5A73" w:rsidP="00557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A73" w:rsidRDefault="00AD5A73" w:rsidP="005573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35C" w:rsidRPr="0055735C" w:rsidRDefault="0055735C" w:rsidP="00557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5C">
              <w:rPr>
                <w:rFonts w:ascii="Times New Roman" w:hAnsi="Times New Roman" w:cs="Times New Roman"/>
                <w:sz w:val="24"/>
                <w:szCs w:val="24"/>
              </w:rPr>
              <w:t xml:space="preserve">Давайте поработаем в учебнике </w:t>
            </w:r>
          </w:p>
          <w:p w:rsidR="0055735C" w:rsidRPr="0055735C" w:rsidRDefault="0055735C" w:rsidP="00557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3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ройте</w:t>
            </w:r>
            <w:r w:rsidRPr="0055735C">
              <w:rPr>
                <w:rFonts w:ascii="Times New Roman" w:hAnsi="Times New Roman" w:cs="Times New Roman"/>
                <w:sz w:val="24"/>
                <w:szCs w:val="24"/>
              </w:rPr>
              <w:t xml:space="preserve"> учеб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ник</w:t>
            </w:r>
            <w:r w:rsidRPr="0055735C">
              <w:rPr>
                <w:rFonts w:ascii="Times New Roman" w:hAnsi="Times New Roman" w:cs="Times New Roman"/>
                <w:sz w:val="24"/>
                <w:szCs w:val="24"/>
              </w:rPr>
              <w:t xml:space="preserve"> упр9 прочитайте слова</w:t>
            </w:r>
            <w:proofErr w:type="gramStart"/>
            <w:r w:rsidRPr="005573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D5A73">
              <w:rPr>
                <w:rFonts w:ascii="Times New Roman" w:hAnsi="Times New Roman" w:cs="Times New Roman"/>
                <w:sz w:val="24"/>
                <w:szCs w:val="24"/>
              </w:rPr>
              <w:t>(взаимопроверка)</w:t>
            </w:r>
          </w:p>
          <w:p w:rsidR="006B3FF0" w:rsidRPr="006B3FF0" w:rsidRDefault="0055735C" w:rsidP="006B3F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735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Вывешиваю 2 этаж </w:t>
            </w:r>
            <w:r w:rsidR="006B3FF0" w:rsidRPr="006B3FF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</w:t>
            </w:r>
            <w:r w:rsidR="006B3FF0" w:rsidRPr="006B3FF0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собственные и нарицательные)</w:t>
            </w:r>
          </w:p>
          <w:p w:rsidR="003B7195" w:rsidRDefault="0055735C" w:rsidP="00557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195">
              <w:rPr>
                <w:rFonts w:ascii="Times New Roman" w:hAnsi="Times New Roman" w:cs="Times New Roman"/>
                <w:sz w:val="24"/>
                <w:szCs w:val="24"/>
              </w:rPr>
              <w:t xml:space="preserve">-Теперь вспомним  чем является имя </w:t>
            </w:r>
            <w:proofErr w:type="spellStart"/>
            <w:proofErr w:type="gramStart"/>
            <w:r w:rsidRPr="003B7195">
              <w:rPr>
                <w:rFonts w:ascii="Times New Roman" w:hAnsi="Times New Roman" w:cs="Times New Roman"/>
                <w:sz w:val="24"/>
                <w:szCs w:val="24"/>
              </w:rPr>
              <w:t>сущ</w:t>
            </w:r>
            <w:proofErr w:type="spellEnd"/>
            <w:proofErr w:type="gramEnd"/>
            <w:r w:rsidRPr="003B7195">
              <w:rPr>
                <w:rFonts w:ascii="Times New Roman" w:hAnsi="Times New Roman" w:cs="Times New Roman"/>
                <w:sz w:val="24"/>
                <w:szCs w:val="24"/>
              </w:rPr>
              <w:t xml:space="preserve"> в предложении</w:t>
            </w:r>
            <w:r w:rsidR="003B71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735C" w:rsidRPr="003B7195" w:rsidRDefault="0055735C" w:rsidP="00557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195">
              <w:rPr>
                <w:rFonts w:ascii="Times New Roman" w:hAnsi="Times New Roman" w:cs="Times New Roman"/>
                <w:sz w:val="24"/>
                <w:szCs w:val="24"/>
              </w:rPr>
              <w:t>-У вас на столах у каждого лежат тексты прочитайте</w:t>
            </w:r>
            <w:proofErr w:type="gramStart"/>
            <w:r w:rsidRPr="003B7195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</w:p>
          <w:p w:rsidR="0055735C" w:rsidRPr="003B7195" w:rsidRDefault="0055735C" w:rsidP="0055735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7195">
              <w:rPr>
                <w:rFonts w:ascii="Times New Roman" w:hAnsi="Times New Roman" w:cs="Times New Roman"/>
                <w:sz w:val="24"/>
                <w:szCs w:val="24"/>
              </w:rPr>
              <w:t>- Возьмит</w:t>
            </w:r>
            <w:r w:rsidR="003B7195">
              <w:rPr>
                <w:rFonts w:ascii="Times New Roman" w:hAnsi="Times New Roman" w:cs="Times New Roman"/>
                <w:sz w:val="24"/>
                <w:szCs w:val="24"/>
              </w:rPr>
              <w:t>е простые карандаши и линейки. подче</w:t>
            </w:r>
            <w:r w:rsidRPr="003B7195"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  <w:r w:rsidR="003B7195">
              <w:rPr>
                <w:rFonts w:ascii="Times New Roman" w:hAnsi="Times New Roman" w:cs="Times New Roman"/>
                <w:sz w:val="24"/>
                <w:szCs w:val="24"/>
              </w:rPr>
              <w:t>ните</w:t>
            </w:r>
            <w:r w:rsidRPr="003B7195">
              <w:rPr>
                <w:rFonts w:ascii="Times New Roman" w:hAnsi="Times New Roman" w:cs="Times New Roman"/>
                <w:sz w:val="24"/>
                <w:szCs w:val="24"/>
              </w:rPr>
              <w:t xml:space="preserve"> в каждом предложении главные члены).</w:t>
            </w:r>
          </w:p>
          <w:p w:rsidR="0055735C" w:rsidRPr="003B7195" w:rsidRDefault="0055735C" w:rsidP="0055735C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735C" w:rsidRPr="003B7195" w:rsidRDefault="0055735C" w:rsidP="0055735C">
            <w:pPr>
              <w:pStyle w:val="a4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B7195">
              <w:rPr>
                <w:rFonts w:ascii="Times New Roman" w:hAnsi="Times New Roman" w:cs="Times New Roman"/>
                <w:sz w:val="24"/>
                <w:szCs w:val="24"/>
              </w:rPr>
              <w:t xml:space="preserve">Вывешиваю 3 этаж </w:t>
            </w:r>
            <w:r w:rsidR="006B3FF0">
              <w:rPr>
                <w:rFonts w:ascii="Times New Roman" w:hAnsi="Times New Roman" w:cs="Times New Roman"/>
                <w:sz w:val="24"/>
                <w:szCs w:val="24"/>
              </w:rPr>
              <w:t>(в предложении является подлежащим)</w:t>
            </w:r>
          </w:p>
          <w:p w:rsidR="006B3FF0" w:rsidRDefault="006B3FF0" w:rsidP="0055735C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EAE" w:rsidRDefault="0055735C" w:rsidP="00AD5A7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7195">
              <w:rPr>
                <w:rFonts w:ascii="Times New Roman" w:hAnsi="Times New Roman" w:cs="Times New Roman"/>
                <w:sz w:val="24"/>
                <w:szCs w:val="24"/>
              </w:rPr>
              <w:t>- В доме для имени существительного есть ещё четвёртый этаж, но мы его сможем построить немного позже, изучив нужные для этого темы. (вывешиваю пустой этаж и крышу дома)</w:t>
            </w:r>
          </w:p>
          <w:p w:rsidR="00C42534" w:rsidRPr="008E30B8" w:rsidRDefault="00C74EAE" w:rsidP="00C74EAE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Ваши домики </w:t>
            </w:r>
            <w:r w:rsidR="0055735C" w:rsidRPr="003B71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будует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ваша памятка .Вы ее вложите себе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тетрадь она вам еще пригодится.</w:t>
            </w:r>
          </w:p>
        </w:tc>
        <w:tc>
          <w:tcPr>
            <w:tcW w:w="3686" w:type="dxa"/>
            <w:shd w:val="clear" w:color="auto" w:fill="auto"/>
          </w:tcPr>
          <w:p w:rsidR="0055735C" w:rsidRDefault="0055735C" w:rsidP="007739D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5735C" w:rsidRDefault="0055735C" w:rsidP="007739D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5735C" w:rsidRDefault="0055735C" w:rsidP="007739D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74EAE" w:rsidRDefault="00C74EAE" w:rsidP="007739D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74EAE" w:rsidRDefault="00C74EAE" w:rsidP="007739D5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AD5A73" w:rsidRDefault="00AD5A73" w:rsidP="00557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A73" w:rsidRDefault="00AD5A73" w:rsidP="00557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A73" w:rsidRPr="00AD5A73" w:rsidRDefault="00AD5A73" w:rsidP="00AD5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A73">
              <w:rPr>
                <w:rFonts w:ascii="Times New Roman" w:hAnsi="Times New Roman" w:cs="Times New Roman"/>
                <w:sz w:val="24"/>
                <w:szCs w:val="24"/>
              </w:rPr>
              <w:t>собственные и нарицательные</w:t>
            </w:r>
          </w:p>
          <w:p w:rsidR="00AD5A73" w:rsidRPr="00AD5A73" w:rsidRDefault="00AD5A73" w:rsidP="00AD5A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A73">
              <w:rPr>
                <w:rFonts w:ascii="Times New Roman" w:hAnsi="Times New Roman" w:cs="Times New Roman"/>
                <w:sz w:val="24"/>
                <w:szCs w:val="24"/>
              </w:rPr>
              <w:t>Нарицательные слова обозначают предмет и пишется с маленькой буквой, собственные это тоже слова и пишутся с большой буквы</w:t>
            </w:r>
          </w:p>
          <w:p w:rsidR="00AD5A73" w:rsidRDefault="00AD5A73" w:rsidP="00557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A73" w:rsidRDefault="00AD5A73" w:rsidP="00557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A73" w:rsidRDefault="00AD5A73" w:rsidP="00557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63A5" w:rsidRDefault="006463A5" w:rsidP="00557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63A5" w:rsidRDefault="006463A5" w:rsidP="00557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A73" w:rsidRDefault="00AD5A73" w:rsidP="00557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в парах</w:t>
            </w:r>
          </w:p>
          <w:p w:rsidR="00AD5A73" w:rsidRDefault="00AD5A73" w:rsidP="00557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A73" w:rsidRDefault="00AD5A73" w:rsidP="00557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A73" w:rsidRDefault="00AD5A73" w:rsidP="00557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A73" w:rsidRDefault="00AD5A73" w:rsidP="00557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A73" w:rsidRDefault="00AD5A73" w:rsidP="00557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A73" w:rsidRDefault="00AD5A73" w:rsidP="00557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у себя</w:t>
            </w:r>
          </w:p>
          <w:p w:rsidR="00AD5A73" w:rsidRDefault="00AD5A73" w:rsidP="00557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A73" w:rsidRDefault="00AD5A73" w:rsidP="00557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195" w:rsidRDefault="0055735C" w:rsidP="005573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B7195">
              <w:rPr>
                <w:rFonts w:ascii="Times New Roman" w:hAnsi="Times New Roman" w:cs="Times New Roman"/>
                <w:sz w:val="24"/>
                <w:szCs w:val="24"/>
              </w:rPr>
              <w:t>( главным членом  подлежащим</w:t>
            </w:r>
            <w:proofErr w:type="gramStart"/>
            <w:r w:rsidRPr="003B719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 w:rsidRPr="003B7195">
              <w:rPr>
                <w:rFonts w:ascii="Times New Roman" w:hAnsi="Times New Roman" w:cs="Times New Roman"/>
                <w:sz w:val="24"/>
                <w:szCs w:val="24"/>
              </w:rPr>
              <w:t>кто?что?,одной</w:t>
            </w:r>
            <w:proofErr w:type="spellEnd"/>
            <w:r w:rsidRPr="003B7195">
              <w:rPr>
                <w:rFonts w:ascii="Times New Roman" w:hAnsi="Times New Roman" w:cs="Times New Roman"/>
                <w:sz w:val="24"/>
                <w:szCs w:val="24"/>
              </w:rPr>
              <w:t xml:space="preserve"> чертой)</w:t>
            </w:r>
          </w:p>
          <w:p w:rsidR="003B7195" w:rsidRDefault="003B7195" w:rsidP="003B719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7195" w:rsidRPr="003B7195" w:rsidRDefault="003B7195" w:rsidP="003B7195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71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текст</w:t>
            </w:r>
            <w:proofErr w:type="gramStart"/>
            <w:r w:rsidRPr="003B719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Pr="003B719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B7195">
              <w:rPr>
                <w:rFonts w:ascii="Times New Roman" w:hAnsi="Times New Roman" w:cs="Times New Roman"/>
                <w:b/>
                <w:sz w:val="24"/>
                <w:szCs w:val="24"/>
              </w:rPr>
              <w:t>уш</w:t>
            </w:r>
            <w:proofErr w:type="spellEnd"/>
            <w:r w:rsidRPr="003B7195">
              <w:rPr>
                <w:rFonts w:ascii="Times New Roman" w:hAnsi="Times New Roman" w:cs="Times New Roman"/>
                <w:b/>
                <w:sz w:val="24"/>
                <w:szCs w:val="24"/>
              </w:rPr>
              <w:t>..</w:t>
            </w:r>
            <w:proofErr w:type="spellStart"/>
            <w:r w:rsidRPr="003B7195">
              <w:rPr>
                <w:rFonts w:ascii="Times New Roman" w:hAnsi="Times New Roman" w:cs="Times New Roman"/>
                <w:b/>
                <w:sz w:val="24"/>
                <w:szCs w:val="24"/>
              </w:rPr>
              <w:t>стый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B7195">
              <w:rPr>
                <w:rFonts w:ascii="Times New Roman" w:hAnsi="Times New Roman" w:cs="Times New Roman"/>
                <w:b/>
                <w:sz w:val="24"/>
                <w:szCs w:val="24"/>
              </w:rPr>
              <w:t>снег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укрыл п..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риной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поляну.</w:t>
            </w:r>
            <w:r w:rsidRPr="003B71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Стучит по стволу дерева дятел.</w:t>
            </w:r>
          </w:p>
          <w:p w:rsidR="003B7195" w:rsidRDefault="003B7195" w:rsidP="003B719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Подчеркива</w:t>
            </w:r>
            <w:r w:rsidR="006B3FF0">
              <w:rPr>
                <w:rFonts w:ascii="Times New Roman" w:eastAsia="Times New Roman" w:hAnsi="Times New Roman"/>
                <w:sz w:val="24"/>
                <w:szCs w:val="24"/>
              </w:rPr>
              <w:t>ют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главные члены</w:t>
            </w:r>
          </w:p>
          <w:p w:rsidR="003B7195" w:rsidRDefault="003B7195" w:rsidP="003B719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B7195" w:rsidRPr="003B7195" w:rsidRDefault="003B7195" w:rsidP="003B719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Дети </w:t>
            </w:r>
            <w:r w:rsidRPr="003B7195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себе </w:t>
            </w:r>
            <w:r w:rsidR="00C74EAE">
              <w:rPr>
                <w:rFonts w:ascii="Times New Roman" w:hAnsi="Times New Roman" w:cs="Times New Roman"/>
                <w:sz w:val="24"/>
                <w:szCs w:val="24"/>
              </w:rPr>
              <w:t>в домике</w:t>
            </w:r>
            <w:r w:rsidRPr="003B71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70F4" w:rsidRPr="003B7195" w:rsidRDefault="000B70F4" w:rsidP="003B719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F753C6" w:rsidRPr="00D66C88" w:rsidRDefault="00F753C6" w:rsidP="00773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proofErr w:type="spellStart"/>
            <w:r w:rsidRPr="00D66C88">
              <w:rPr>
                <w:rFonts w:ascii="Times New Roman" w:eastAsia="Times New Roman" w:hAnsi="Times New Roman"/>
                <w:i/>
                <w:sz w:val="24"/>
                <w:szCs w:val="24"/>
              </w:rPr>
              <w:lastRenderedPageBreak/>
              <w:t>Метапредметные</w:t>
            </w:r>
            <w:proofErr w:type="spellEnd"/>
            <w:r w:rsidRPr="00D66C8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(УУД)</w:t>
            </w:r>
          </w:p>
          <w:p w:rsidR="00F753C6" w:rsidRPr="00D66C88" w:rsidRDefault="00F753C6" w:rsidP="007739D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66C88">
              <w:rPr>
                <w:rFonts w:ascii="Times New Roman" w:hAnsi="Times New Roman"/>
                <w:i/>
                <w:sz w:val="24"/>
                <w:szCs w:val="24"/>
              </w:rPr>
              <w:t>регулятивные:</w:t>
            </w:r>
          </w:p>
          <w:p w:rsidR="00F753C6" w:rsidRPr="00D66C88" w:rsidRDefault="00F753C6" w:rsidP="007739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C88">
              <w:rPr>
                <w:rFonts w:ascii="Times New Roman" w:hAnsi="Times New Roman"/>
                <w:sz w:val="24"/>
                <w:szCs w:val="24"/>
              </w:rPr>
              <w:t>-работать по предложенному плану;</w:t>
            </w:r>
          </w:p>
          <w:p w:rsidR="00F753C6" w:rsidRPr="00D66C88" w:rsidRDefault="00F753C6" w:rsidP="007739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C88">
              <w:rPr>
                <w:rFonts w:ascii="Times New Roman" w:hAnsi="Times New Roman"/>
                <w:sz w:val="24"/>
                <w:szCs w:val="24"/>
              </w:rPr>
              <w:t>- выдвигать свои гипотезы на основе учебного материала;</w:t>
            </w:r>
          </w:p>
          <w:p w:rsidR="00F753C6" w:rsidRPr="00D66C88" w:rsidRDefault="00F753C6" w:rsidP="007739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C88">
              <w:rPr>
                <w:rFonts w:ascii="Times New Roman" w:hAnsi="Times New Roman"/>
                <w:sz w:val="24"/>
                <w:szCs w:val="24"/>
              </w:rPr>
              <w:t>- отличать верно выполненное задание от неверного;</w:t>
            </w:r>
          </w:p>
          <w:p w:rsidR="00F753C6" w:rsidRPr="00D66C88" w:rsidRDefault="00F753C6" w:rsidP="007739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C88">
              <w:rPr>
                <w:rFonts w:ascii="Times New Roman" w:hAnsi="Times New Roman"/>
                <w:sz w:val="24"/>
                <w:szCs w:val="24"/>
              </w:rPr>
              <w:t>- осуществлять самоконтроль;</w:t>
            </w:r>
          </w:p>
          <w:p w:rsidR="00F753C6" w:rsidRPr="00D66C88" w:rsidRDefault="00F753C6" w:rsidP="007739D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66C88">
              <w:rPr>
                <w:rFonts w:ascii="Times New Roman" w:hAnsi="Times New Roman"/>
                <w:i/>
                <w:sz w:val="24"/>
                <w:szCs w:val="24"/>
              </w:rPr>
              <w:t>познавательные:</w:t>
            </w:r>
          </w:p>
          <w:p w:rsidR="00F753C6" w:rsidRPr="00D66C88" w:rsidRDefault="00F753C6" w:rsidP="007739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C88">
              <w:rPr>
                <w:rFonts w:ascii="Times New Roman" w:hAnsi="Times New Roman"/>
                <w:sz w:val="24"/>
                <w:szCs w:val="24"/>
              </w:rPr>
              <w:t>- ориентироваться в учебнике;</w:t>
            </w:r>
          </w:p>
          <w:p w:rsidR="00F753C6" w:rsidRPr="00D66C88" w:rsidRDefault="00F753C6" w:rsidP="007739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C88">
              <w:rPr>
                <w:rFonts w:ascii="Times New Roman" w:hAnsi="Times New Roman"/>
                <w:sz w:val="24"/>
                <w:szCs w:val="24"/>
              </w:rPr>
              <w:t>- ориентироваться в своей системе знаний (определять границы знания/незнания);</w:t>
            </w:r>
          </w:p>
          <w:p w:rsidR="00F753C6" w:rsidRPr="00D66C88" w:rsidRDefault="00F753C6" w:rsidP="007739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C88">
              <w:rPr>
                <w:rFonts w:ascii="Times New Roman" w:hAnsi="Times New Roman"/>
                <w:sz w:val="24"/>
                <w:szCs w:val="24"/>
              </w:rPr>
              <w:t>- уметь находить и выделять необходимую информацию;</w:t>
            </w:r>
          </w:p>
          <w:p w:rsidR="00F753C6" w:rsidRPr="00D66C88" w:rsidRDefault="00F753C6" w:rsidP="007739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C88">
              <w:rPr>
                <w:rFonts w:ascii="Times New Roman" w:hAnsi="Times New Roman"/>
                <w:sz w:val="24"/>
                <w:szCs w:val="24"/>
              </w:rPr>
              <w:t>- уметь сравнивать, называя критерий для сравнения;</w:t>
            </w:r>
          </w:p>
          <w:p w:rsidR="00F753C6" w:rsidRPr="00D66C88" w:rsidRDefault="00F753C6" w:rsidP="007739D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66C88">
              <w:rPr>
                <w:rFonts w:ascii="Times New Roman" w:hAnsi="Times New Roman"/>
                <w:i/>
                <w:sz w:val="24"/>
                <w:szCs w:val="24"/>
              </w:rPr>
              <w:t>коммуникативные:</w:t>
            </w:r>
          </w:p>
          <w:p w:rsidR="00F753C6" w:rsidRPr="00D66C88" w:rsidRDefault="00F753C6" w:rsidP="007739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C88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D66C88">
              <w:rPr>
                <w:rFonts w:ascii="Times New Roman" w:hAnsi="Times New Roman"/>
                <w:sz w:val="24"/>
                <w:szCs w:val="24"/>
              </w:rPr>
              <w:t>слушать и понимать речь других;</w:t>
            </w:r>
          </w:p>
          <w:p w:rsidR="00F753C6" w:rsidRPr="00D66C88" w:rsidRDefault="00F753C6" w:rsidP="007739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C88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D66C88">
              <w:rPr>
                <w:rFonts w:ascii="Times New Roman" w:hAnsi="Times New Roman"/>
                <w:sz w:val="24"/>
                <w:szCs w:val="24"/>
              </w:rPr>
              <w:t xml:space="preserve"> уметь с достаточной полнотой и </w:t>
            </w:r>
            <w:r w:rsidRPr="00D66C88">
              <w:rPr>
                <w:rFonts w:ascii="Times New Roman" w:hAnsi="Times New Roman"/>
                <w:sz w:val="24"/>
                <w:szCs w:val="24"/>
              </w:rPr>
              <w:lastRenderedPageBreak/>
              <w:t>точностью выражать свои мысли</w:t>
            </w:r>
            <w:proofErr w:type="gramStart"/>
            <w:r w:rsidRPr="00D66C88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  <w:p w:rsidR="00F753C6" w:rsidRPr="00D66C88" w:rsidRDefault="00F753C6" w:rsidP="007739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C88">
              <w:rPr>
                <w:rFonts w:ascii="Times New Roman" w:hAnsi="Times New Roman"/>
                <w:sz w:val="24"/>
                <w:szCs w:val="24"/>
              </w:rPr>
              <w:t>- владеть  диалогической формой речи в соответствии с грамматическими и синтаксическими нормами родного языка.</w:t>
            </w:r>
          </w:p>
          <w:p w:rsidR="00F753C6" w:rsidRPr="00D66C88" w:rsidRDefault="00F753C6" w:rsidP="007739D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66C88">
              <w:rPr>
                <w:rFonts w:ascii="Times New Roman" w:hAnsi="Times New Roman"/>
                <w:i/>
                <w:sz w:val="24"/>
                <w:szCs w:val="24"/>
              </w:rPr>
              <w:t>личностные:</w:t>
            </w:r>
          </w:p>
          <w:p w:rsidR="00F753C6" w:rsidRPr="00D66C88" w:rsidRDefault="00F753C6" w:rsidP="007739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C88">
              <w:rPr>
                <w:rFonts w:ascii="Times New Roman" w:hAnsi="Times New Roman"/>
                <w:sz w:val="24"/>
                <w:szCs w:val="24"/>
              </w:rPr>
              <w:t>- определять общие для всех правила поведения;</w:t>
            </w:r>
          </w:p>
          <w:p w:rsidR="00F753C6" w:rsidRPr="00D66C88" w:rsidRDefault="00F753C6" w:rsidP="007739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C88">
              <w:rPr>
                <w:rFonts w:ascii="Times New Roman" w:hAnsi="Times New Roman"/>
                <w:sz w:val="24"/>
                <w:szCs w:val="24"/>
              </w:rPr>
              <w:t>- определять правила работы в парах;</w:t>
            </w:r>
          </w:p>
          <w:p w:rsidR="00F753C6" w:rsidRPr="00D66C88" w:rsidRDefault="00F753C6" w:rsidP="007739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C88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- </w:t>
            </w:r>
            <w:r w:rsidRPr="00D66C88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оценивать </w:t>
            </w:r>
            <w:proofErr w:type="spellStart"/>
            <w:r w:rsidRPr="00D66C88">
              <w:rPr>
                <w:rFonts w:ascii="Times New Roman" w:eastAsia="Times New Roman" w:hAnsi="Times New Roman"/>
                <w:iCs/>
                <w:sz w:val="24"/>
                <w:szCs w:val="24"/>
              </w:rPr>
              <w:t>усваиваемое</w:t>
            </w:r>
            <w:r w:rsidRPr="00D66C88">
              <w:rPr>
                <w:rFonts w:ascii="Times New Roman" w:eastAsia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D66C88">
              <w:rPr>
                <w:rFonts w:ascii="Times New Roman" w:eastAsia="Times New Roman" w:hAnsi="Times New Roman"/>
                <w:sz w:val="24"/>
                <w:szCs w:val="24"/>
              </w:rPr>
              <w:t xml:space="preserve"> (исходя из личностных ценностей).</w:t>
            </w:r>
          </w:p>
          <w:p w:rsidR="00D22764" w:rsidRPr="00EA1B39" w:rsidRDefault="00D22764" w:rsidP="007739D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8A34B4" w:rsidRDefault="008A34B4" w:rsidP="000328C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D66C88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.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732"/>
        <w:gridCol w:w="3755"/>
        <w:gridCol w:w="3686"/>
        <w:gridCol w:w="4677"/>
      </w:tblGrid>
      <w:tr w:rsidR="008A34B4" w:rsidRPr="00EA1B39" w:rsidTr="006C2A3E">
        <w:tc>
          <w:tcPr>
            <w:tcW w:w="2732" w:type="dxa"/>
            <w:shd w:val="clear" w:color="auto" w:fill="auto"/>
          </w:tcPr>
          <w:p w:rsidR="001D3FFB" w:rsidRDefault="00AD5A73" w:rsidP="00AD5A73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AD5A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B65B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6218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D5A73">
              <w:rPr>
                <w:rFonts w:ascii="Times New Roman" w:hAnsi="Times New Roman" w:cs="Times New Roman"/>
                <w:b/>
                <w:sz w:val="24"/>
                <w:szCs w:val="24"/>
              </w:rPr>
              <w:t>Итог</w:t>
            </w:r>
          </w:p>
          <w:p w:rsidR="001D3FFB" w:rsidRPr="001D3FFB" w:rsidRDefault="001D3FFB" w:rsidP="001D3F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FFB" w:rsidRPr="001D3FFB" w:rsidRDefault="001D3FFB" w:rsidP="001D3F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FFB" w:rsidRPr="001D3FFB" w:rsidRDefault="001D3FFB" w:rsidP="001D3F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FFB" w:rsidRPr="001D3FFB" w:rsidRDefault="001D3FFB" w:rsidP="001D3F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FFB" w:rsidRPr="001D3FFB" w:rsidRDefault="001D3FFB" w:rsidP="001D3F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FFB" w:rsidRPr="001D3FFB" w:rsidRDefault="001D3FFB" w:rsidP="001D3F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FFB" w:rsidRDefault="001D3FFB" w:rsidP="001D3F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FFB" w:rsidRDefault="007B65B8" w:rsidP="001D3FFB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06218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D3FFB" w:rsidRPr="001D3FFB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задание.</w:t>
            </w:r>
          </w:p>
          <w:p w:rsidR="001D3FFB" w:rsidRPr="001D3FFB" w:rsidRDefault="001D3FFB" w:rsidP="001D3F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D3FFB" w:rsidRDefault="001D3FFB" w:rsidP="001D3FFB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3B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1D3FFB" w:rsidRPr="001D3FFB" w:rsidRDefault="007B65B8" w:rsidP="001D3FF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6218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D3FFB" w:rsidRPr="001D3FFB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  <w:p w:rsidR="008A34B4" w:rsidRPr="001D3FFB" w:rsidRDefault="008A34B4" w:rsidP="001D3F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55" w:type="dxa"/>
            <w:shd w:val="clear" w:color="auto" w:fill="auto"/>
          </w:tcPr>
          <w:p w:rsidR="00AD5A73" w:rsidRPr="00AD5A73" w:rsidRDefault="00AD5A73" w:rsidP="00AD5A7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A73">
              <w:rPr>
                <w:rFonts w:ascii="Times New Roman" w:hAnsi="Times New Roman" w:cs="Times New Roman"/>
                <w:sz w:val="24"/>
                <w:szCs w:val="24"/>
              </w:rPr>
              <w:t>Ребята, давайте подведем итог нашей сегодняшней работы.</w:t>
            </w:r>
          </w:p>
          <w:p w:rsidR="001D3FFB" w:rsidRDefault="00AD5A73" w:rsidP="00AD5A7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A73">
              <w:rPr>
                <w:rFonts w:ascii="Times New Roman" w:hAnsi="Times New Roman" w:cs="Times New Roman"/>
                <w:sz w:val="24"/>
                <w:szCs w:val="24"/>
              </w:rPr>
              <w:t>-Что мы сегодня повторили</w:t>
            </w:r>
            <w:r w:rsidR="001D3FF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AD5A73" w:rsidRDefault="00AD5A73" w:rsidP="00AD5A7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A73">
              <w:rPr>
                <w:rFonts w:ascii="Times New Roman" w:hAnsi="Times New Roman" w:cs="Times New Roman"/>
                <w:sz w:val="24"/>
                <w:szCs w:val="24"/>
              </w:rPr>
              <w:t xml:space="preserve"> С каким заданием справились легко</w:t>
            </w:r>
            <w:proofErr w:type="gramStart"/>
            <w:r w:rsidRPr="00AD5A73">
              <w:rPr>
                <w:rFonts w:ascii="Times New Roman" w:hAnsi="Times New Roman" w:cs="Times New Roman"/>
                <w:sz w:val="24"/>
                <w:szCs w:val="24"/>
              </w:rPr>
              <w:t>?,</w:t>
            </w:r>
            <w:proofErr w:type="gramEnd"/>
          </w:p>
          <w:p w:rsidR="00AD5A73" w:rsidRDefault="00AD5A73" w:rsidP="00AD5A7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A73">
              <w:rPr>
                <w:rFonts w:ascii="Times New Roman" w:hAnsi="Times New Roman" w:cs="Times New Roman"/>
                <w:sz w:val="24"/>
                <w:szCs w:val="24"/>
              </w:rPr>
              <w:t>Кому какое задание показалось трудным?</w:t>
            </w:r>
          </w:p>
          <w:p w:rsidR="00AD5A73" w:rsidRPr="00AD5A73" w:rsidRDefault="00AD5A73" w:rsidP="00AD5A73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A73">
              <w:rPr>
                <w:rFonts w:ascii="Times New Roman" w:hAnsi="Times New Roman" w:cs="Times New Roman"/>
                <w:sz w:val="24"/>
                <w:szCs w:val="24"/>
              </w:rPr>
              <w:t xml:space="preserve">Как вы думайте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D5A73">
              <w:rPr>
                <w:rFonts w:ascii="Times New Roman" w:hAnsi="Times New Roman" w:cs="Times New Roman"/>
                <w:sz w:val="24"/>
                <w:szCs w:val="24"/>
              </w:rPr>
              <w:t>ы достигли цели?</w:t>
            </w:r>
            <w:r w:rsidR="007B65B8">
              <w:rPr>
                <w:rFonts w:ascii="Times New Roman" w:hAnsi="Times New Roman" w:cs="Times New Roman"/>
                <w:sz w:val="24"/>
                <w:szCs w:val="24"/>
              </w:rPr>
              <w:t xml:space="preserve"> Слайд 3</w:t>
            </w:r>
          </w:p>
          <w:p w:rsidR="001D3FFB" w:rsidRDefault="001D3FFB" w:rsidP="001D3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D3FFB" w:rsidRDefault="001D3FFB" w:rsidP="001D3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3BD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303B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выполнить по выбору:</w:t>
            </w:r>
          </w:p>
          <w:p w:rsidR="001D3FFB" w:rsidRPr="00B515E0" w:rsidRDefault="001D3FFB" w:rsidP="001D3F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выбору: </w:t>
            </w:r>
          </w:p>
          <w:p w:rsidR="001D3FFB" w:rsidRPr="00920F49" w:rsidRDefault="00920F49" w:rsidP="001D3F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eastAsia="Calibri" w:hAnsi="Times New Roman" w:cs="Times New Roman"/>
                <w:sz w:val="24"/>
                <w:szCs w:val="24"/>
              </w:rPr>
              <w:t>- Стр. 9 упр.10</w:t>
            </w:r>
          </w:p>
          <w:p w:rsidR="001D3FFB" w:rsidRPr="00920F49" w:rsidRDefault="001D3FFB" w:rsidP="001D3F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F49">
              <w:rPr>
                <w:rFonts w:ascii="Times New Roman" w:eastAsia="Calibri" w:hAnsi="Times New Roman" w:cs="Times New Roman"/>
                <w:sz w:val="24"/>
                <w:szCs w:val="24"/>
              </w:rPr>
              <w:t>- Стр.</w:t>
            </w:r>
            <w:r w:rsidR="00920F49" w:rsidRPr="00920F49">
              <w:rPr>
                <w:rFonts w:ascii="Times New Roman" w:eastAsia="Calibri" w:hAnsi="Times New Roman" w:cs="Times New Roman"/>
                <w:sz w:val="24"/>
                <w:szCs w:val="24"/>
              </w:rPr>
              <w:t>10 упр. 11</w:t>
            </w:r>
          </w:p>
          <w:p w:rsidR="00AD5A73" w:rsidRPr="00920F49" w:rsidRDefault="001D3FFB" w:rsidP="00AD5A7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F49">
              <w:rPr>
                <w:rFonts w:ascii="Times New Roman" w:hAnsi="Times New Roman"/>
                <w:sz w:val="24"/>
                <w:szCs w:val="24"/>
              </w:rPr>
              <w:t>Выставление оценок</w:t>
            </w:r>
          </w:p>
          <w:p w:rsidR="008A34B4" w:rsidRPr="001D3FFB" w:rsidRDefault="001D3FFB" w:rsidP="007739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3FFB">
              <w:rPr>
                <w:rFonts w:ascii="Times New Roman" w:eastAsia="Times New Roman" w:hAnsi="Times New Roman" w:cs="Times New Roman"/>
                <w:sz w:val="24"/>
                <w:szCs w:val="24"/>
              </w:rPr>
              <w:t>СПАСИБО всем, кто сегодня со всеми вместе  своей маленькой удачей помог сделать успешным наш урок!</w:t>
            </w:r>
          </w:p>
        </w:tc>
        <w:tc>
          <w:tcPr>
            <w:tcW w:w="3686" w:type="dxa"/>
            <w:shd w:val="clear" w:color="auto" w:fill="auto"/>
          </w:tcPr>
          <w:p w:rsidR="008A34B4" w:rsidRDefault="008A34B4" w:rsidP="007739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34B4" w:rsidRDefault="00AD5A73" w:rsidP="007739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детей</w:t>
            </w:r>
          </w:p>
          <w:p w:rsidR="008A34B4" w:rsidRDefault="008A34B4" w:rsidP="007739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34B4" w:rsidRDefault="008A34B4" w:rsidP="007739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34B4" w:rsidRDefault="008A34B4" w:rsidP="007739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34B4" w:rsidRDefault="008A34B4" w:rsidP="007739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34B4" w:rsidRDefault="008A34B4" w:rsidP="007739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34B4" w:rsidRDefault="008A34B4" w:rsidP="007739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34B4" w:rsidRDefault="008A34B4" w:rsidP="007739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34B4" w:rsidRDefault="006463A5" w:rsidP="007739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записывают домашнее задание</w:t>
            </w:r>
          </w:p>
          <w:p w:rsidR="008A34B4" w:rsidRDefault="008A34B4" w:rsidP="007739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34B4" w:rsidRPr="00D66C88" w:rsidRDefault="008A34B4" w:rsidP="007739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8A34B4" w:rsidRPr="00D66C88" w:rsidRDefault="008A34B4" w:rsidP="007739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D66C88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D66C88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(УУД)</w:t>
            </w:r>
          </w:p>
          <w:p w:rsidR="008A34B4" w:rsidRPr="00D66C88" w:rsidRDefault="008A34B4" w:rsidP="007739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C88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регулятивные:</w:t>
            </w:r>
            <w:r w:rsidRPr="00D66C88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  <w:p w:rsidR="008A34B4" w:rsidRPr="00D66C88" w:rsidRDefault="008A34B4" w:rsidP="007739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C88">
              <w:rPr>
                <w:rFonts w:ascii="Times New Roman" w:eastAsia="Times New Roman" w:hAnsi="Times New Roman"/>
                <w:sz w:val="24"/>
                <w:szCs w:val="24"/>
              </w:rPr>
              <w:t xml:space="preserve">-отличать верно выполненное задание от неверного; </w:t>
            </w:r>
          </w:p>
          <w:p w:rsidR="008A34B4" w:rsidRPr="00D66C88" w:rsidRDefault="008A34B4" w:rsidP="007739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C88">
              <w:rPr>
                <w:rFonts w:ascii="Times New Roman" w:eastAsia="Times New Roman" w:hAnsi="Times New Roman"/>
                <w:sz w:val="24"/>
                <w:szCs w:val="24"/>
              </w:rPr>
              <w:t>-осуществлять самоконтроль;</w:t>
            </w:r>
          </w:p>
          <w:p w:rsidR="008A34B4" w:rsidRPr="00D66C88" w:rsidRDefault="008A34B4" w:rsidP="007739D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D66C88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познавательные:</w:t>
            </w:r>
          </w:p>
          <w:p w:rsidR="008A34B4" w:rsidRPr="00D66C88" w:rsidRDefault="008A34B4" w:rsidP="007739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6C88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- </w:t>
            </w:r>
            <w:r w:rsidRPr="00D66C88">
              <w:rPr>
                <w:rFonts w:ascii="Times New Roman" w:eastAsia="Times New Roman" w:hAnsi="Times New Roman"/>
                <w:sz w:val="24"/>
                <w:szCs w:val="24"/>
              </w:rPr>
              <w:t>осуществлять анализ учебного материала;</w:t>
            </w:r>
          </w:p>
          <w:p w:rsidR="008A34B4" w:rsidRPr="00D66C88" w:rsidRDefault="008A34B4" w:rsidP="007739D5">
            <w:pPr>
              <w:spacing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D66C88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Коммуникативные:</w:t>
            </w:r>
          </w:p>
          <w:p w:rsidR="008A34B4" w:rsidRPr="00D66C88" w:rsidRDefault="008A34B4" w:rsidP="007739D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C88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- </w:t>
            </w:r>
            <w:r w:rsidRPr="00D66C88">
              <w:rPr>
                <w:rFonts w:ascii="Times New Roman" w:eastAsia="Times New Roman" w:hAnsi="Times New Roman"/>
                <w:sz w:val="24"/>
                <w:szCs w:val="24"/>
              </w:rPr>
              <w:t>слушать и понимать речь других;</w:t>
            </w:r>
            <w:r w:rsidRPr="00D66C88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 </w:t>
            </w:r>
            <w:r w:rsidRPr="00D66C88">
              <w:rPr>
                <w:rFonts w:ascii="Times New Roman" w:eastAsia="Times New Roman" w:hAnsi="Times New Roman"/>
                <w:sz w:val="24"/>
                <w:szCs w:val="24"/>
              </w:rPr>
              <w:t>умение с достаточной полнотой и точностью выражать свои мысли.</w:t>
            </w:r>
          </w:p>
        </w:tc>
      </w:tr>
    </w:tbl>
    <w:p w:rsidR="000328C5" w:rsidRDefault="000328C5" w:rsidP="008A34B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0328C5" w:rsidRDefault="008B2B34" w:rsidP="008A34B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Приложение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</w:rPr>
        <w:t>1</w:t>
      </w:r>
      <w:proofErr w:type="gramEnd"/>
    </w:p>
    <w:p w:rsidR="000328C5" w:rsidRDefault="000328C5" w:rsidP="008A34B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0328C5" w:rsidRDefault="000328C5" w:rsidP="008A34B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0328C5" w:rsidRDefault="000328C5" w:rsidP="008A34B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0328C5" w:rsidRDefault="000328C5" w:rsidP="008A34B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0328C5" w:rsidRDefault="000328C5" w:rsidP="008A34B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0328C5" w:rsidRDefault="000328C5" w:rsidP="008A34B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0" w:name="_GoBack"/>
    </w:p>
    <w:bookmarkEnd w:id="0"/>
    <w:p w:rsidR="000328C5" w:rsidRDefault="000328C5" w:rsidP="008A34B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EB4CDB" w:rsidRDefault="007661A0" w:rsidP="007661A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7661A0">
        <w:rPr>
          <w:rFonts w:ascii="Times New Roman" w:eastAsia="Times New Roman" w:hAnsi="Times New Roman"/>
          <w:b/>
          <w:bCs/>
          <w:sz w:val="24"/>
          <w:szCs w:val="24"/>
        </w:rPr>
        <w:drawing>
          <wp:inline distT="0" distB="0" distL="0" distR="0">
            <wp:extent cx="2590800" cy="3171825"/>
            <wp:effectExtent l="19050" t="0" r="0" b="0"/>
            <wp:docPr id="3" name="Рисунок 3" descr="C:\Users\МАОУ СОШ №20\Pictures\2021-02-11\Сканировать20001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C:\Users\МАОУ СОШ №20\Pictures\2021-02-11\Сканировать20001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1961" t="8573" b="285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738" cy="31717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45D99" w:rsidRDefault="00345D99" w:rsidP="006A33E1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45D99" w:rsidRDefault="00345D99" w:rsidP="006A33E1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45D99" w:rsidRDefault="00345D99" w:rsidP="006A33E1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45D99" w:rsidRDefault="00345D99" w:rsidP="006A33E1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45D99" w:rsidRPr="00ED5AF9" w:rsidRDefault="00345D99" w:rsidP="006A33E1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45D99" w:rsidRPr="006A33E1" w:rsidRDefault="00345D99" w:rsidP="00345D99">
      <w:pPr>
        <w:rPr>
          <w:rFonts w:ascii="Times New Roman" w:hAnsi="Times New Roman" w:cs="Times New Roman"/>
          <w:sz w:val="24"/>
          <w:szCs w:val="24"/>
        </w:rPr>
      </w:pPr>
    </w:p>
    <w:sectPr w:rsidR="00345D99" w:rsidRPr="006A33E1" w:rsidSect="000328C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D271B"/>
    <w:multiLevelType w:val="multilevel"/>
    <w:tmpl w:val="C4CC4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A3315D"/>
    <w:multiLevelType w:val="hybridMultilevel"/>
    <w:tmpl w:val="65CC98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3A758C"/>
    <w:multiLevelType w:val="multilevel"/>
    <w:tmpl w:val="ABDA4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151705"/>
    <w:multiLevelType w:val="hybridMultilevel"/>
    <w:tmpl w:val="D1820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compat>
    <w:useFELayout/>
  </w:compat>
  <w:rsids>
    <w:rsidRoot w:val="006A33E1"/>
    <w:rsid w:val="00021B06"/>
    <w:rsid w:val="000328C5"/>
    <w:rsid w:val="000511FC"/>
    <w:rsid w:val="0006218D"/>
    <w:rsid w:val="000B70F4"/>
    <w:rsid w:val="000C17D1"/>
    <w:rsid w:val="000E3D59"/>
    <w:rsid w:val="00125D9A"/>
    <w:rsid w:val="00187F79"/>
    <w:rsid w:val="00194530"/>
    <w:rsid w:val="001D3FFB"/>
    <w:rsid w:val="001F69A5"/>
    <w:rsid w:val="00225B89"/>
    <w:rsid w:val="0022778B"/>
    <w:rsid w:val="00276815"/>
    <w:rsid w:val="002A752D"/>
    <w:rsid w:val="002C7378"/>
    <w:rsid w:val="002E481D"/>
    <w:rsid w:val="00303D9E"/>
    <w:rsid w:val="00316EAB"/>
    <w:rsid w:val="00345D99"/>
    <w:rsid w:val="00394C7A"/>
    <w:rsid w:val="003B7195"/>
    <w:rsid w:val="003E2ECB"/>
    <w:rsid w:val="00463879"/>
    <w:rsid w:val="004C5449"/>
    <w:rsid w:val="00522463"/>
    <w:rsid w:val="0055735C"/>
    <w:rsid w:val="00564ABF"/>
    <w:rsid w:val="005E3CD5"/>
    <w:rsid w:val="0061356D"/>
    <w:rsid w:val="006463A5"/>
    <w:rsid w:val="00681C41"/>
    <w:rsid w:val="006A33E1"/>
    <w:rsid w:val="006B3FF0"/>
    <w:rsid w:val="006C2A3E"/>
    <w:rsid w:val="006E4890"/>
    <w:rsid w:val="007254C9"/>
    <w:rsid w:val="007661A0"/>
    <w:rsid w:val="007739D5"/>
    <w:rsid w:val="00791FC2"/>
    <w:rsid w:val="007B65B8"/>
    <w:rsid w:val="008213B6"/>
    <w:rsid w:val="00826A15"/>
    <w:rsid w:val="00837337"/>
    <w:rsid w:val="0086124E"/>
    <w:rsid w:val="00866F88"/>
    <w:rsid w:val="00877954"/>
    <w:rsid w:val="008A34B4"/>
    <w:rsid w:val="008B2B34"/>
    <w:rsid w:val="008C1EB6"/>
    <w:rsid w:val="008E30B8"/>
    <w:rsid w:val="00920F49"/>
    <w:rsid w:val="009464FD"/>
    <w:rsid w:val="009B3531"/>
    <w:rsid w:val="009B6191"/>
    <w:rsid w:val="009C35E6"/>
    <w:rsid w:val="009F660B"/>
    <w:rsid w:val="00A761DF"/>
    <w:rsid w:val="00A90601"/>
    <w:rsid w:val="00AA085E"/>
    <w:rsid w:val="00AC7235"/>
    <w:rsid w:val="00AD5A73"/>
    <w:rsid w:val="00AD7F20"/>
    <w:rsid w:val="00AD7FF3"/>
    <w:rsid w:val="00B42063"/>
    <w:rsid w:val="00B44367"/>
    <w:rsid w:val="00B7055E"/>
    <w:rsid w:val="00B81D5E"/>
    <w:rsid w:val="00BB01E6"/>
    <w:rsid w:val="00BC5A41"/>
    <w:rsid w:val="00BD0BF6"/>
    <w:rsid w:val="00C42534"/>
    <w:rsid w:val="00C74EAE"/>
    <w:rsid w:val="00C77A3A"/>
    <w:rsid w:val="00D22764"/>
    <w:rsid w:val="00D97FBD"/>
    <w:rsid w:val="00DC121E"/>
    <w:rsid w:val="00EA1B39"/>
    <w:rsid w:val="00EB4CDB"/>
    <w:rsid w:val="00F15E99"/>
    <w:rsid w:val="00F34908"/>
    <w:rsid w:val="00F753C6"/>
    <w:rsid w:val="00FD0702"/>
    <w:rsid w:val="00FF2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55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33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1EB6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45D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0E3D5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rsid w:val="000E3D59"/>
  </w:style>
  <w:style w:type="character" w:customStyle="1" w:styleId="c3">
    <w:name w:val="c3"/>
    <w:rsid w:val="000E3D59"/>
  </w:style>
  <w:style w:type="paragraph" w:styleId="a7">
    <w:name w:val="Balloon Text"/>
    <w:basedOn w:val="a"/>
    <w:link w:val="a8"/>
    <w:uiPriority w:val="99"/>
    <w:semiHidden/>
    <w:unhideWhenUsed/>
    <w:rsid w:val="00F15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5E99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303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0C17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1F6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8A34B4"/>
    <w:rPr>
      <w:b/>
      <w:bCs/>
    </w:rPr>
  </w:style>
  <w:style w:type="character" w:styleId="aa">
    <w:name w:val="Hyperlink"/>
    <w:basedOn w:val="a0"/>
    <w:uiPriority w:val="99"/>
    <w:unhideWhenUsed/>
    <w:rsid w:val="007B65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tif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prezentaciya-po-propisi-pismennie-bukvi-1857838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dorova_t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9E1252E5-DF98-42AA-9144-64D859B229B5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13</TotalTime>
  <Pages>10</Pages>
  <Words>1735</Words>
  <Characters>9896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МАОУ СОШ №20</cp:lastModifiedBy>
  <cp:revision>4</cp:revision>
  <dcterms:created xsi:type="dcterms:W3CDTF">2021-02-09T11:17:00Z</dcterms:created>
  <dcterms:modified xsi:type="dcterms:W3CDTF">2021-02-11T09:47:00Z</dcterms:modified>
</cp:coreProperties>
</file>